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BA5FC7" w:rsidRDefault="00BB1E26" w:rsidP="005178B0">
      <w:pPr>
        <w:rPr>
          <w:rFonts w:ascii="Century Gothic" w:hAnsi="Century Gothic"/>
          <w:sz w:val="22"/>
        </w:rPr>
      </w:pPr>
    </w:p>
    <w:p w14:paraId="698A4A7C" w14:textId="0086835D" w:rsidR="00B11882" w:rsidRPr="00BA5FC7" w:rsidRDefault="003D6A73" w:rsidP="003D6A73">
      <w:pPr>
        <w:rPr>
          <w:rFonts w:ascii="Century Gothic" w:hAnsi="Century Gothic" w:cstheme="minorHAnsi"/>
          <w:sz w:val="22"/>
          <w:lang w:eastAsia="zh-CN"/>
        </w:rPr>
      </w:pPr>
      <w:r w:rsidRPr="00BA5FC7">
        <w:rPr>
          <w:rFonts w:ascii="Century Gothic" w:hAnsi="Century Gothic"/>
          <w:sz w:val="22"/>
        </w:rPr>
        <w:t xml:space="preserve">Številka javnega naročila: </w:t>
      </w:r>
      <w:r w:rsidR="00E554A8" w:rsidRPr="00E554A8">
        <w:rPr>
          <w:rFonts w:ascii="Century Gothic" w:hAnsi="Century Gothic"/>
          <w:sz w:val="22"/>
        </w:rPr>
        <w:t>1.6.3-050-032/2021</w:t>
      </w:r>
    </w:p>
    <w:p w14:paraId="3F4B9487" w14:textId="6912AB58" w:rsidR="003D6A73" w:rsidRPr="00F948B1" w:rsidRDefault="003D6A73" w:rsidP="003D6A73">
      <w:pPr>
        <w:rPr>
          <w:rFonts w:ascii="Century Gothic" w:hAnsi="Century Gothic"/>
          <w:sz w:val="22"/>
        </w:rPr>
      </w:pPr>
      <w:r w:rsidRPr="00F948B1">
        <w:rPr>
          <w:rFonts w:ascii="Century Gothic" w:hAnsi="Century Gothic"/>
          <w:sz w:val="22"/>
        </w:rPr>
        <w:t>Datum:</w:t>
      </w:r>
      <w:r w:rsidR="009C13E4" w:rsidRPr="00F948B1">
        <w:rPr>
          <w:rFonts w:ascii="Century Gothic" w:hAnsi="Century Gothic"/>
          <w:sz w:val="22"/>
        </w:rPr>
        <w:t xml:space="preserve"> </w:t>
      </w:r>
      <w:r w:rsidR="00543505">
        <w:rPr>
          <w:rFonts w:ascii="Century Gothic" w:hAnsi="Century Gothic"/>
          <w:sz w:val="22"/>
        </w:rPr>
        <w:t>1</w:t>
      </w:r>
      <w:r w:rsidR="001971A5">
        <w:rPr>
          <w:rFonts w:ascii="Century Gothic" w:hAnsi="Century Gothic"/>
          <w:sz w:val="22"/>
        </w:rPr>
        <w:t>7</w:t>
      </w:r>
      <w:r w:rsidR="00E554A8">
        <w:rPr>
          <w:rFonts w:ascii="Century Gothic" w:hAnsi="Century Gothic"/>
          <w:sz w:val="22"/>
        </w:rPr>
        <w:t>.11</w:t>
      </w:r>
      <w:r w:rsidR="00BA5FC7" w:rsidRPr="00F948B1">
        <w:rPr>
          <w:rFonts w:ascii="Century Gothic" w:hAnsi="Century Gothic"/>
          <w:sz w:val="22"/>
        </w:rPr>
        <w:t>.2021</w:t>
      </w:r>
    </w:p>
    <w:p w14:paraId="32DE2862" w14:textId="77777777" w:rsidR="00607CC7" w:rsidRPr="009536A8"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42AC3A44" w14:textId="19055AC4"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za javno naročilo po odprtem postopku v skladu s 40. členom Zakona o javnem </w:t>
      </w:r>
      <w:r w:rsidRPr="00A77CEE">
        <w:rPr>
          <w:rFonts w:ascii="Century Gothic" w:hAnsi="Century Gothic"/>
          <w:sz w:val="24"/>
          <w:szCs w:val="24"/>
        </w:rPr>
        <w:t>naročanju (</w:t>
      </w:r>
      <w:r w:rsidR="009D6BA1" w:rsidRPr="00A77CEE">
        <w:rPr>
          <w:rFonts w:ascii="Century Gothic" w:hAnsi="Century Gothic"/>
          <w:sz w:val="24"/>
          <w:szCs w:val="24"/>
        </w:rPr>
        <w:t>Uradni list RS, št. 91/15</w:t>
      </w:r>
      <w:r w:rsidR="00666D25" w:rsidRPr="00A77CEE">
        <w:rPr>
          <w:rFonts w:ascii="Century Gothic" w:hAnsi="Century Gothic"/>
          <w:sz w:val="24"/>
          <w:szCs w:val="24"/>
        </w:rPr>
        <w:t xml:space="preserve"> s spremembami;</w:t>
      </w:r>
      <w:r w:rsidR="009D6BA1" w:rsidRPr="00A77CEE">
        <w:rPr>
          <w:rFonts w:ascii="Century Gothic" w:hAnsi="Century Gothic"/>
          <w:sz w:val="24"/>
          <w:szCs w:val="24"/>
        </w:rPr>
        <w:t xml:space="preserve"> dalje</w:t>
      </w:r>
      <w:r w:rsidR="00666D25" w:rsidRPr="00A77CEE">
        <w:rPr>
          <w:rFonts w:ascii="Century Gothic" w:hAnsi="Century Gothic"/>
          <w:sz w:val="24"/>
          <w:szCs w:val="24"/>
        </w:rPr>
        <w:t xml:space="preserve"> </w:t>
      </w:r>
      <w:r w:rsidRPr="009D6BA1">
        <w:rPr>
          <w:rFonts w:ascii="Century Gothic" w:hAnsi="Century Gothic"/>
          <w:sz w:val="24"/>
          <w:szCs w:val="24"/>
        </w:rPr>
        <w:t>ZJN-3)</w:t>
      </w:r>
    </w:p>
    <w:p w14:paraId="64440CCE" w14:textId="1D917282"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 </w:t>
      </w:r>
      <w:r w:rsidR="00B4690A" w:rsidRPr="009D6BA1">
        <w:rPr>
          <w:rFonts w:ascii="Century Gothic" w:hAnsi="Century Gothic"/>
          <w:sz w:val="24"/>
          <w:szCs w:val="24"/>
        </w:rPr>
        <w:t>za</w:t>
      </w:r>
      <w:r w:rsidR="00DB3BD0">
        <w:rPr>
          <w:rFonts w:ascii="Century Gothic" w:hAnsi="Century Gothic"/>
          <w:sz w:val="24"/>
          <w:szCs w:val="24"/>
        </w:rPr>
        <w:t xml:space="preserve"> blago</w:t>
      </w:r>
      <w:r w:rsidR="00B4690A" w:rsidRPr="009D6BA1">
        <w:rPr>
          <w:rFonts w:ascii="Century Gothic" w:hAnsi="Century Gothic"/>
          <w:sz w:val="24"/>
          <w:szCs w:val="24"/>
        </w:rPr>
        <w:t xml:space="preserve">: </w:t>
      </w:r>
    </w:p>
    <w:p w14:paraId="21AC2D54" w14:textId="77777777" w:rsidR="00607CC7" w:rsidRPr="009D6BA1" w:rsidRDefault="00607CC7" w:rsidP="00607CC7">
      <w:pPr>
        <w:spacing w:line="360" w:lineRule="auto"/>
        <w:jc w:val="center"/>
        <w:rPr>
          <w:rFonts w:ascii="Century Gothic" w:hAnsi="Century Gothic"/>
          <w:b/>
          <w:sz w:val="24"/>
          <w:szCs w:val="24"/>
        </w:rPr>
      </w:pPr>
    </w:p>
    <w:p w14:paraId="3BF76FF8" w14:textId="45360C23" w:rsidR="003969C0" w:rsidRPr="009923F3" w:rsidRDefault="00591C59" w:rsidP="003969C0">
      <w:pPr>
        <w:jc w:val="center"/>
        <w:rPr>
          <w:rFonts w:ascii="Century Gothic" w:hAnsi="Century Gothic" w:cs="Calibri"/>
          <w:b/>
          <w:sz w:val="32"/>
          <w:szCs w:val="32"/>
        </w:rPr>
      </w:pPr>
      <w:r w:rsidRPr="009923F3">
        <w:rPr>
          <w:rFonts w:ascii="Century Gothic" w:hAnsi="Century Gothic" w:cs="Calibri"/>
          <w:b/>
          <w:sz w:val="32"/>
          <w:szCs w:val="32"/>
        </w:rPr>
        <w:t>»</w:t>
      </w:r>
      <w:r w:rsidR="00C037B6" w:rsidRPr="00C037B6">
        <w:rPr>
          <w:rFonts w:ascii="Century Gothic" w:hAnsi="Century Gothic" w:cs="Calibri"/>
          <w:b/>
          <w:sz w:val="32"/>
          <w:szCs w:val="32"/>
        </w:rPr>
        <w:t>Nakup in dobava dlančnikov ter robustnih tablic</w:t>
      </w:r>
      <w:r w:rsidRPr="009923F3">
        <w:rPr>
          <w:rFonts w:ascii="Century Gothic" w:hAnsi="Century Gothic" w:cs="Calibri"/>
          <w:b/>
          <w:sz w:val="32"/>
          <w:szCs w:val="32"/>
        </w:rPr>
        <w:t>«</w:t>
      </w:r>
    </w:p>
    <w:p w14:paraId="57C597BC" w14:textId="41FCC37B"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C037B6">
        <w:rPr>
          <w:rFonts w:ascii="Century Gothic" w:hAnsi="Century Gothic" w:cs="Calibri"/>
          <w:b/>
          <w:sz w:val="32"/>
          <w:szCs w:val="32"/>
        </w:rPr>
        <w:t>DLAN</w:t>
      </w:r>
      <w:r w:rsidR="00D550A0">
        <w:rPr>
          <w:rFonts w:ascii="Century Gothic" w:hAnsi="Century Gothic" w:cs="Calibri"/>
          <w:b/>
          <w:sz w:val="32"/>
          <w:szCs w:val="32"/>
        </w:rPr>
        <w:t xml:space="preserve"> 2022</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07FB7C4A" w:rsidR="00607CC7" w:rsidRPr="00893D36" w:rsidRDefault="00607CC7" w:rsidP="00607CC7">
      <w:pPr>
        <w:spacing w:line="360" w:lineRule="auto"/>
        <w:jc w:val="center"/>
        <w:rPr>
          <w:rFonts w:ascii="Century Gothic" w:hAnsi="Century Gothic"/>
          <w:sz w:val="24"/>
          <w:szCs w:val="24"/>
        </w:rPr>
      </w:pPr>
      <w:r w:rsidRPr="00893D36">
        <w:rPr>
          <w:rFonts w:ascii="Century Gothic" w:hAnsi="Century Gothic"/>
          <w:sz w:val="24"/>
          <w:szCs w:val="24"/>
        </w:rPr>
        <w:t>Kočevje,</w:t>
      </w:r>
      <w:r w:rsidR="009A330B" w:rsidRPr="00893D36">
        <w:rPr>
          <w:rFonts w:ascii="Century Gothic" w:hAnsi="Century Gothic"/>
          <w:sz w:val="24"/>
          <w:szCs w:val="24"/>
        </w:rPr>
        <w:t xml:space="preserve"> </w:t>
      </w:r>
      <w:r w:rsidR="00C037B6">
        <w:rPr>
          <w:rFonts w:ascii="Century Gothic" w:hAnsi="Century Gothic"/>
          <w:sz w:val="24"/>
          <w:szCs w:val="24"/>
        </w:rPr>
        <w:t>novembe</w:t>
      </w:r>
      <w:r w:rsidR="00893D36" w:rsidRPr="00893D36">
        <w:rPr>
          <w:rFonts w:ascii="Century Gothic" w:hAnsi="Century Gothic"/>
          <w:sz w:val="24"/>
          <w:szCs w:val="24"/>
        </w:rPr>
        <w:t xml:space="preserve">r </w:t>
      </w:r>
      <w:r w:rsidRPr="00893D36">
        <w:rPr>
          <w:rFonts w:ascii="Century Gothic" w:hAnsi="Century Gothic"/>
          <w:sz w:val="24"/>
          <w:szCs w:val="24"/>
        </w:rPr>
        <w:t>202</w:t>
      </w:r>
      <w:r w:rsidR="00B11882" w:rsidRPr="00893D36">
        <w:rPr>
          <w:rFonts w:ascii="Century Gothic" w:hAnsi="Century Gothic"/>
          <w:sz w:val="24"/>
          <w:szCs w:val="24"/>
        </w:rPr>
        <w:t>1</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6F6415A9" w14:textId="77777777" w:rsidR="00ED3DFD" w:rsidRDefault="00ED3DFD"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lastRenderedPageBreak/>
        <w:t>VSEBINA:</w:t>
      </w:r>
    </w:p>
    <w:p w14:paraId="49D5574A" w14:textId="77777777" w:rsidR="0077559D" w:rsidRPr="00C11A55" w:rsidRDefault="0077559D" w:rsidP="0077559D">
      <w:pPr>
        <w:rPr>
          <w:rFonts w:ascii="Century Gothic" w:hAnsi="Century Gothic"/>
          <w:sz w:val="22"/>
        </w:rPr>
      </w:pPr>
      <w:r w:rsidRPr="00C11A55">
        <w:rPr>
          <w:rFonts w:ascii="Century Gothic" w:hAnsi="Century Gothic"/>
          <w:sz w:val="22"/>
        </w:rPr>
        <w:t xml:space="preserve">Razpisno dokumentacijo sestavljajo: </w:t>
      </w:r>
    </w:p>
    <w:p w14:paraId="18828B5A" w14:textId="77777777" w:rsidR="001D6D1B" w:rsidRPr="009536A8" w:rsidRDefault="001D6D1B" w:rsidP="0077559D">
      <w:pPr>
        <w:rPr>
          <w:rFonts w:ascii="Century Gothic" w:hAnsi="Century Gothic"/>
          <w:sz w:val="22"/>
        </w:rPr>
      </w:pPr>
    </w:p>
    <w:p w14:paraId="689A3D82" w14:textId="77777777" w:rsidR="002141AF" w:rsidRPr="001F776A" w:rsidRDefault="002141AF" w:rsidP="002141AF">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Navodila ponudnikom za pripravo ponudbe</w:t>
      </w:r>
    </w:p>
    <w:p w14:paraId="00368065" w14:textId="2F62F29B" w:rsidR="002141AF" w:rsidRDefault="002141AF" w:rsidP="002141AF">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 xml:space="preserve">obrazec »ESPD« (za vse gospodarske subjekte v ponudbi) </w:t>
      </w:r>
    </w:p>
    <w:p w14:paraId="1926EA53" w14:textId="700118C0" w:rsidR="00E22A53" w:rsidRPr="00E22A53" w:rsidRDefault="00497283" w:rsidP="00E22A53">
      <w:pPr>
        <w:pStyle w:val="Odstavekseznama"/>
        <w:numPr>
          <w:ilvl w:val="0"/>
          <w:numId w:val="4"/>
        </w:numPr>
        <w:suppressAutoHyphens/>
        <w:spacing w:line="0" w:lineRule="atLeast"/>
        <w:ind w:left="426"/>
        <w:rPr>
          <w:rFonts w:ascii="Century Gothic" w:hAnsi="Century Gothic"/>
          <w:sz w:val="22"/>
        </w:rPr>
      </w:pPr>
      <w:r>
        <w:rPr>
          <w:rFonts w:ascii="Century Gothic" w:hAnsi="Century Gothic"/>
          <w:sz w:val="22"/>
        </w:rPr>
        <w:t>Tehnične specifikacije</w:t>
      </w:r>
    </w:p>
    <w:p w14:paraId="45E83FD7" w14:textId="243D6CE3" w:rsidR="002141AF"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w:t>
      </w:r>
      <w:r w:rsidR="001A3B3E">
        <w:rPr>
          <w:rFonts w:ascii="Century Gothic" w:hAnsi="Century Gothic"/>
          <w:sz w:val="22"/>
        </w:rPr>
        <w:t xml:space="preserve">Rekapitulacija </w:t>
      </w:r>
      <w:r w:rsidRPr="001F776A">
        <w:rPr>
          <w:rFonts w:ascii="Century Gothic" w:hAnsi="Century Gothic"/>
          <w:sz w:val="22"/>
        </w:rPr>
        <w:t>Predračun</w:t>
      </w:r>
      <w:r w:rsidR="001A3B3E">
        <w:rPr>
          <w:rFonts w:ascii="Century Gothic" w:hAnsi="Century Gothic"/>
          <w:sz w:val="22"/>
        </w:rPr>
        <w:t>a</w:t>
      </w:r>
      <w:r w:rsidRPr="001F776A">
        <w:rPr>
          <w:rFonts w:ascii="Century Gothic" w:hAnsi="Century Gothic"/>
          <w:sz w:val="22"/>
        </w:rPr>
        <w:t>« (Word)</w:t>
      </w:r>
    </w:p>
    <w:p w14:paraId="638716B5" w14:textId="2BF41096" w:rsidR="001A3B3E" w:rsidRPr="001F776A" w:rsidRDefault="001A3B3E"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»Predračun« Excel</w:t>
      </w:r>
    </w:p>
    <w:p w14:paraId="79E5E7D5" w14:textId="77777777"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»Ponudba«</w:t>
      </w:r>
    </w:p>
    <w:p w14:paraId="03FBBE9C" w14:textId="77777777"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obrazec »Podatki in izjava podizvajalca« </w:t>
      </w:r>
      <w:r w:rsidRPr="001F776A">
        <w:rPr>
          <w:rFonts w:ascii="Century Gothic" w:hAnsi="Century Gothic"/>
          <w:i/>
          <w:iCs/>
          <w:sz w:val="22"/>
        </w:rPr>
        <w:t>(v primeru, če ponudnik nastopa s podizvajalci)</w:t>
      </w:r>
    </w:p>
    <w:p w14:paraId="6BCC0D42" w14:textId="6390A8BE"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»Pooblastilo za pridobitev potrdila iz</w:t>
      </w:r>
      <w:r w:rsidR="00D47F66">
        <w:rPr>
          <w:rFonts w:ascii="Century Gothic" w:hAnsi="Century Gothic"/>
          <w:sz w:val="22"/>
        </w:rPr>
        <w:t xml:space="preserve"> KE</w:t>
      </w:r>
      <w:r w:rsidRPr="001F776A">
        <w:rPr>
          <w:rFonts w:ascii="Century Gothic" w:hAnsi="Century Gothic"/>
          <w:sz w:val="22"/>
        </w:rPr>
        <w:t xml:space="preserve"> – za gospodarske subjekte« </w:t>
      </w:r>
    </w:p>
    <w:p w14:paraId="0E258BB9" w14:textId="0A9DFFA8" w:rsidR="002141AF"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»Pooblastilo za pridobitev potrdila iz</w:t>
      </w:r>
      <w:r w:rsidR="00D47F66">
        <w:rPr>
          <w:rFonts w:ascii="Century Gothic" w:hAnsi="Century Gothic"/>
          <w:sz w:val="22"/>
        </w:rPr>
        <w:t xml:space="preserve"> KE</w:t>
      </w:r>
      <w:r w:rsidRPr="001F776A">
        <w:rPr>
          <w:rFonts w:ascii="Century Gothic" w:hAnsi="Century Gothic"/>
          <w:sz w:val="22"/>
        </w:rPr>
        <w:t xml:space="preserve"> – za fizične osebe« </w:t>
      </w:r>
    </w:p>
    <w:p w14:paraId="3E029CEB" w14:textId="494D822E" w:rsidR="009303C1" w:rsidRDefault="002141AF" w:rsidP="00FF3861">
      <w:pPr>
        <w:pStyle w:val="Odstavekseznama"/>
        <w:numPr>
          <w:ilvl w:val="0"/>
          <w:numId w:val="4"/>
        </w:numPr>
        <w:spacing w:line="0" w:lineRule="atLeast"/>
        <w:ind w:left="426"/>
        <w:rPr>
          <w:rFonts w:ascii="Century Gothic" w:hAnsi="Century Gothic"/>
          <w:sz w:val="22"/>
        </w:rPr>
      </w:pPr>
      <w:r w:rsidRPr="00FF3861">
        <w:rPr>
          <w:rFonts w:ascii="Century Gothic" w:hAnsi="Century Gothic"/>
          <w:sz w:val="22"/>
        </w:rPr>
        <w:t>obrazec »Finančno zavarovanje za dobro izvedbo pogodbenih obveznosti</w:t>
      </w:r>
      <w:r w:rsidR="00946DB6">
        <w:rPr>
          <w:rFonts w:ascii="Century Gothic" w:hAnsi="Century Gothic"/>
          <w:sz w:val="22"/>
        </w:rPr>
        <w:t xml:space="preserve"> - Izvršnica</w:t>
      </w:r>
    </w:p>
    <w:p w14:paraId="25AB393B" w14:textId="0744EF6C" w:rsidR="009303C1" w:rsidRDefault="009303C1" w:rsidP="009303C1">
      <w:pPr>
        <w:pStyle w:val="Odstavekseznama"/>
        <w:numPr>
          <w:ilvl w:val="0"/>
          <w:numId w:val="4"/>
        </w:numPr>
        <w:spacing w:line="0" w:lineRule="atLeast"/>
        <w:ind w:left="426"/>
        <w:rPr>
          <w:rFonts w:ascii="Century Gothic" w:hAnsi="Century Gothic"/>
          <w:sz w:val="22"/>
        </w:rPr>
      </w:pPr>
      <w:r w:rsidRPr="00FF3861">
        <w:rPr>
          <w:rFonts w:ascii="Century Gothic" w:hAnsi="Century Gothic"/>
          <w:sz w:val="22"/>
        </w:rPr>
        <w:t>obrazec »Finančno zavarovanje za</w:t>
      </w:r>
      <w:r>
        <w:rPr>
          <w:rFonts w:ascii="Century Gothic" w:hAnsi="Century Gothic"/>
          <w:sz w:val="22"/>
        </w:rPr>
        <w:t xml:space="preserve"> opravo napak v garancijskem roku« – Izvršnica 1</w:t>
      </w:r>
    </w:p>
    <w:p w14:paraId="2BAA776D" w14:textId="6ED7400C" w:rsidR="009303C1" w:rsidRDefault="009303C1" w:rsidP="009303C1">
      <w:pPr>
        <w:pStyle w:val="Odstavekseznama"/>
        <w:numPr>
          <w:ilvl w:val="0"/>
          <w:numId w:val="4"/>
        </w:numPr>
        <w:spacing w:line="0" w:lineRule="atLeast"/>
        <w:ind w:left="426"/>
        <w:rPr>
          <w:rFonts w:ascii="Century Gothic" w:hAnsi="Century Gothic"/>
          <w:sz w:val="22"/>
        </w:rPr>
      </w:pPr>
      <w:r w:rsidRPr="00FF3861">
        <w:rPr>
          <w:rFonts w:ascii="Century Gothic" w:hAnsi="Century Gothic"/>
          <w:sz w:val="22"/>
        </w:rPr>
        <w:t>obrazec »Finančno zavarovanje za</w:t>
      </w:r>
      <w:r>
        <w:rPr>
          <w:rFonts w:ascii="Century Gothic" w:hAnsi="Century Gothic"/>
          <w:sz w:val="22"/>
        </w:rPr>
        <w:t xml:space="preserve"> opravo napak v garancijskem roku« – Izvršnica </w:t>
      </w:r>
      <w:r w:rsidR="00A52BC3">
        <w:rPr>
          <w:rFonts w:ascii="Century Gothic" w:hAnsi="Century Gothic"/>
          <w:sz w:val="22"/>
        </w:rPr>
        <w:t>2</w:t>
      </w:r>
    </w:p>
    <w:p w14:paraId="115C0208" w14:textId="268A718C" w:rsidR="0077559D" w:rsidRPr="00F66B1A" w:rsidRDefault="002141AF" w:rsidP="00F66B1A">
      <w:pPr>
        <w:pStyle w:val="Odstavekseznama"/>
        <w:numPr>
          <w:ilvl w:val="0"/>
          <w:numId w:val="4"/>
        </w:numPr>
        <w:spacing w:line="0" w:lineRule="atLeast"/>
        <w:ind w:left="426"/>
        <w:rPr>
          <w:rFonts w:ascii="Century Gothic" w:hAnsi="Century Gothic"/>
          <w:b/>
          <w:sz w:val="22"/>
        </w:rPr>
      </w:pPr>
      <w:r w:rsidRPr="00F66B1A">
        <w:rPr>
          <w:rFonts w:ascii="Century Gothic" w:hAnsi="Century Gothic"/>
          <w:sz w:val="22"/>
        </w:rPr>
        <w:t xml:space="preserve">vzorec </w:t>
      </w:r>
      <w:r w:rsidR="005919B4" w:rsidRPr="00F66B1A">
        <w:rPr>
          <w:rFonts w:ascii="Century Gothic" w:hAnsi="Century Gothic"/>
          <w:sz w:val="22"/>
        </w:rPr>
        <w:t>Pogodbe</w:t>
      </w:r>
      <w:r w:rsidR="00680B59" w:rsidRPr="00F66B1A">
        <w:rPr>
          <w:rFonts w:ascii="Century Gothic" w:hAnsi="Century Gothic"/>
          <w:sz w:val="22"/>
        </w:rPr>
        <w:t xml:space="preserve"> </w:t>
      </w:r>
      <w:r w:rsidR="00E27EC7" w:rsidRPr="00F66B1A">
        <w:rPr>
          <w:rFonts w:ascii="Century Gothic" w:hAnsi="Century Gothic"/>
          <w:sz w:val="22"/>
        </w:rPr>
        <w:t xml:space="preserve">št. </w:t>
      </w:r>
      <w:r w:rsidR="00C037B6" w:rsidRPr="00F66B1A">
        <w:rPr>
          <w:rFonts w:ascii="Century Gothic" w:hAnsi="Century Gothic"/>
          <w:sz w:val="22"/>
        </w:rPr>
        <w:t>DLAN</w:t>
      </w:r>
      <w:r w:rsidR="00E27EC7" w:rsidRPr="00F66B1A">
        <w:rPr>
          <w:rFonts w:ascii="Century Gothic" w:hAnsi="Century Gothic"/>
          <w:sz w:val="22"/>
        </w:rPr>
        <w:t xml:space="preserve"> 2022</w:t>
      </w:r>
      <w:r w:rsidR="00E3207E" w:rsidRPr="00F66B1A">
        <w:rPr>
          <w:rFonts w:ascii="Century Gothic" w:hAnsi="Century Gothic"/>
          <w:sz w:val="22"/>
        </w:rPr>
        <w:t xml:space="preserve"> </w:t>
      </w:r>
      <w:r w:rsidR="002B6DA1">
        <w:rPr>
          <w:rFonts w:ascii="Century Gothic" w:hAnsi="Century Gothic"/>
          <w:sz w:val="22"/>
        </w:rPr>
        <w:t>ter</w:t>
      </w:r>
    </w:p>
    <w:p w14:paraId="3B0DB0E6" w14:textId="77777777" w:rsidR="00F66B1A" w:rsidRPr="0006015C" w:rsidRDefault="00F66B1A" w:rsidP="00F66B1A">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Izjava o lastniški strukturi gospodarskega subjekta«</w:t>
      </w:r>
    </w:p>
    <w:p w14:paraId="626EFBBC" w14:textId="77777777" w:rsidR="00F66B1A" w:rsidRPr="00F66B1A" w:rsidRDefault="00F66B1A" w:rsidP="00F66B1A">
      <w:pPr>
        <w:pStyle w:val="Odstavekseznama"/>
        <w:spacing w:line="0" w:lineRule="atLeast"/>
        <w:ind w:left="426"/>
        <w:rPr>
          <w:rFonts w:ascii="Century Gothic" w:hAnsi="Century Gothic"/>
          <w:b/>
          <w:sz w:val="22"/>
        </w:rPr>
      </w:pPr>
    </w:p>
    <w:p w14:paraId="11C6A63B" w14:textId="77777777" w:rsidR="00990C82" w:rsidRPr="003132C5" w:rsidRDefault="0077559D" w:rsidP="003132C5">
      <w:pPr>
        <w:pStyle w:val="Odstavekseznama"/>
        <w:numPr>
          <w:ilvl w:val="0"/>
          <w:numId w:val="4"/>
        </w:numPr>
        <w:ind w:left="426"/>
        <w:rPr>
          <w:rFonts w:ascii="Century Gothic" w:hAnsi="Century Gothic"/>
          <w:sz w:val="22"/>
        </w:rPr>
      </w:pPr>
      <w:r w:rsidRPr="003132C5">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619DC164" w14:textId="261C38DD" w:rsidR="002B6DA1"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87871709" w:history="1">
        <w:r w:rsidR="002B6DA1" w:rsidRPr="00025162">
          <w:rPr>
            <w:rStyle w:val="Hiperpovezava"/>
            <w:rFonts w:ascii="Century Gothic" w:hAnsi="Century Gothic"/>
            <w:noProof/>
          </w:rPr>
          <w:t>1.</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NAROČNIK</w:t>
        </w:r>
        <w:r w:rsidR="002B6DA1">
          <w:rPr>
            <w:noProof/>
            <w:webHidden/>
          </w:rPr>
          <w:tab/>
        </w:r>
        <w:r w:rsidR="002B6DA1">
          <w:rPr>
            <w:noProof/>
            <w:webHidden/>
          </w:rPr>
          <w:fldChar w:fldCharType="begin"/>
        </w:r>
        <w:r w:rsidR="002B6DA1">
          <w:rPr>
            <w:noProof/>
            <w:webHidden/>
          </w:rPr>
          <w:instrText xml:space="preserve"> PAGEREF _Toc87871709 \h </w:instrText>
        </w:r>
        <w:r w:rsidR="002B6DA1">
          <w:rPr>
            <w:noProof/>
            <w:webHidden/>
          </w:rPr>
        </w:r>
        <w:r w:rsidR="002B6DA1">
          <w:rPr>
            <w:noProof/>
            <w:webHidden/>
          </w:rPr>
          <w:fldChar w:fldCharType="separate"/>
        </w:r>
        <w:r w:rsidR="00B620FB">
          <w:rPr>
            <w:noProof/>
            <w:webHidden/>
          </w:rPr>
          <w:t>5</w:t>
        </w:r>
        <w:r w:rsidR="002B6DA1">
          <w:rPr>
            <w:noProof/>
            <w:webHidden/>
          </w:rPr>
          <w:fldChar w:fldCharType="end"/>
        </w:r>
      </w:hyperlink>
    </w:p>
    <w:p w14:paraId="7C1109F1" w14:textId="3C0F5A7E"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0" w:history="1">
        <w:r w:rsidR="002B6DA1" w:rsidRPr="00025162">
          <w:rPr>
            <w:rStyle w:val="Hiperpovezava"/>
            <w:rFonts w:ascii="Century Gothic" w:hAnsi="Century Gothic"/>
            <w:noProof/>
          </w:rPr>
          <w:t>2.</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OZNAKA IN PREDMET JAVNEGA NAROČILA</w:t>
        </w:r>
        <w:r w:rsidR="002B6DA1">
          <w:rPr>
            <w:noProof/>
            <w:webHidden/>
          </w:rPr>
          <w:tab/>
        </w:r>
        <w:r w:rsidR="002B6DA1">
          <w:rPr>
            <w:noProof/>
            <w:webHidden/>
          </w:rPr>
          <w:fldChar w:fldCharType="begin"/>
        </w:r>
        <w:r w:rsidR="002B6DA1">
          <w:rPr>
            <w:noProof/>
            <w:webHidden/>
          </w:rPr>
          <w:instrText xml:space="preserve"> PAGEREF _Toc87871710 \h </w:instrText>
        </w:r>
        <w:r w:rsidR="002B6DA1">
          <w:rPr>
            <w:noProof/>
            <w:webHidden/>
          </w:rPr>
        </w:r>
        <w:r w:rsidR="002B6DA1">
          <w:rPr>
            <w:noProof/>
            <w:webHidden/>
          </w:rPr>
          <w:fldChar w:fldCharType="separate"/>
        </w:r>
        <w:r w:rsidR="00B620FB">
          <w:rPr>
            <w:noProof/>
            <w:webHidden/>
          </w:rPr>
          <w:t>5</w:t>
        </w:r>
        <w:r w:rsidR="002B6DA1">
          <w:rPr>
            <w:noProof/>
            <w:webHidden/>
          </w:rPr>
          <w:fldChar w:fldCharType="end"/>
        </w:r>
      </w:hyperlink>
    </w:p>
    <w:p w14:paraId="34B762FB" w14:textId="509EFE2E"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1" w:history="1">
        <w:r w:rsidR="002B6DA1" w:rsidRPr="00025162">
          <w:rPr>
            <w:rStyle w:val="Hiperpovezava"/>
            <w:rFonts w:ascii="Century Gothic" w:hAnsi="Century Gothic"/>
            <w:noProof/>
          </w:rPr>
          <w:t>3.</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NAČIN ODDAJE JAVNEGA NAROČILA</w:t>
        </w:r>
        <w:r w:rsidR="002B6DA1">
          <w:rPr>
            <w:noProof/>
            <w:webHidden/>
          </w:rPr>
          <w:tab/>
        </w:r>
        <w:r w:rsidR="002B6DA1">
          <w:rPr>
            <w:noProof/>
            <w:webHidden/>
          </w:rPr>
          <w:fldChar w:fldCharType="begin"/>
        </w:r>
        <w:r w:rsidR="002B6DA1">
          <w:rPr>
            <w:noProof/>
            <w:webHidden/>
          </w:rPr>
          <w:instrText xml:space="preserve"> PAGEREF _Toc87871711 \h </w:instrText>
        </w:r>
        <w:r w:rsidR="002B6DA1">
          <w:rPr>
            <w:noProof/>
            <w:webHidden/>
          </w:rPr>
        </w:r>
        <w:r w:rsidR="002B6DA1">
          <w:rPr>
            <w:noProof/>
            <w:webHidden/>
          </w:rPr>
          <w:fldChar w:fldCharType="separate"/>
        </w:r>
        <w:r w:rsidR="00B620FB">
          <w:rPr>
            <w:noProof/>
            <w:webHidden/>
          </w:rPr>
          <w:t>5</w:t>
        </w:r>
        <w:r w:rsidR="002B6DA1">
          <w:rPr>
            <w:noProof/>
            <w:webHidden/>
          </w:rPr>
          <w:fldChar w:fldCharType="end"/>
        </w:r>
      </w:hyperlink>
    </w:p>
    <w:p w14:paraId="7A5CF78B" w14:textId="0E87564A"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2" w:history="1">
        <w:r w:rsidR="002B6DA1" w:rsidRPr="00025162">
          <w:rPr>
            <w:rStyle w:val="Hiperpovezava"/>
            <w:rFonts w:ascii="Century Gothic" w:hAnsi="Century Gothic"/>
            <w:noProof/>
          </w:rPr>
          <w:t>4.</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rOK IN NAČIN PREDLOŽITVE PONUDBE</w:t>
        </w:r>
        <w:r w:rsidR="002B6DA1">
          <w:rPr>
            <w:noProof/>
            <w:webHidden/>
          </w:rPr>
          <w:tab/>
        </w:r>
        <w:r w:rsidR="002B6DA1">
          <w:rPr>
            <w:noProof/>
            <w:webHidden/>
          </w:rPr>
          <w:fldChar w:fldCharType="begin"/>
        </w:r>
        <w:r w:rsidR="002B6DA1">
          <w:rPr>
            <w:noProof/>
            <w:webHidden/>
          </w:rPr>
          <w:instrText xml:space="preserve"> PAGEREF _Toc87871712 \h </w:instrText>
        </w:r>
        <w:r w:rsidR="002B6DA1">
          <w:rPr>
            <w:noProof/>
            <w:webHidden/>
          </w:rPr>
        </w:r>
        <w:r w:rsidR="002B6DA1">
          <w:rPr>
            <w:noProof/>
            <w:webHidden/>
          </w:rPr>
          <w:fldChar w:fldCharType="separate"/>
        </w:r>
        <w:r w:rsidR="00B620FB">
          <w:rPr>
            <w:noProof/>
            <w:webHidden/>
          </w:rPr>
          <w:t>5</w:t>
        </w:r>
        <w:r w:rsidR="002B6DA1">
          <w:rPr>
            <w:noProof/>
            <w:webHidden/>
          </w:rPr>
          <w:fldChar w:fldCharType="end"/>
        </w:r>
      </w:hyperlink>
    </w:p>
    <w:p w14:paraId="5B9190D2" w14:textId="762E1218"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3" w:history="1">
        <w:r w:rsidR="002B6DA1" w:rsidRPr="00025162">
          <w:rPr>
            <w:rStyle w:val="Hiperpovezava"/>
            <w:rFonts w:ascii="Century Gothic" w:hAnsi="Century Gothic"/>
            <w:noProof/>
          </w:rPr>
          <w:t>5.</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INFORMACIJE V ZVEZI Z ODPIRANJEM PONUDB</w:t>
        </w:r>
        <w:r w:rsidR="002B6DA1">
          <w:rPr>
            <w:noProof/>
            <w:webHidden/>
          </w:rPr>
          <w:tab/>
        </w:r>
        <w:r w:rsidR="002B6DA1">
          <w:rPr>
            <w:noProof/>
            <w:webHidden/>
          </w:rPr>
          <w:fldChar w:fldCharType="begin"/>
        </w:r>
        <w:r w:rsidR="002B6DA1">
          <w:rPr>
            <w:noProof/>
            <w:webHidden/>
          </w:rPr>
          <w:instrText xml:space="preserve"> PAGEREF _Toc87871713 \h </w:instrText>
        </w:r>
        <w:r w:rsidR="002B6DA1">
          <w:rPr>
            <w:noProof/>
            <w:webHidden/>
          </w:rPr>
        </w:r>
        <w:r w:rsidR="002B6DA1">
          <w:rPr>
            <w:noProof/>
            <w:webHidden/>
          </w:rPr>
          <w:fldChar w:fldCharType="separate"/>
        </w:r>
        <w:r w:rsidR="00B620FB">
          <w:rPr>
            <w:noProof/>
            <w:webHidden/>
          </w:rPr>
          <w:t>6</w:t>
        </w:r>
        <w:r w:rsidR="002B6DA1">
          <w:rPr>
            <w:noProof/>
            <w:webHidden/>
          </w:rPr>
          <w:fldChar w:fldCharType="end"/>
        </w:r>
      </w:hyperlink>
    </w:p>
    <w:p w14:paraId="7A6DB5E8" w14:textId="1F18ADB2"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4" w:history="1">
        <w:r w:rsidR="002B6DA1" w:rsidRPr="00025162">
          <w:rPr>
            <w:rStyle w:val="Hiperpovezava"/>
            <w:rFonts w:ascii="Century Gothic" w:hAnsi="Century Gothic"/>
            <w:noProof/>
          </w:rPr>
          <w:t>6.</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PRAVNA PODLAGA</w:t>
        </w:r>
        <w:r w:rsidR="002B6DA1">
          <w:rPr>
            <w:noProof/>
            <w:webHidden/>
          </w:rPr>
          <w:tab/>
        </w:r>
        <w:r w:rsidR="002B6DA1">
          <w:rPr>
            <w:noProof/>
            <w:webHidden/>
          </w:rPr>
          <w:fldChar w:fldCharType="begin"/>
        </w:r>
        <w:r w:rsidR="002B6DA1">
          <w:rPr>
            <w:noProof/>
            <w:webHidden/>
          </w:rPr>
          <w:instrText xml:space="preserve"> PAGEREF _Toc87871714 \h </w:instrText>
        </w:r>
        <w:r w:rsidR="002B6DA1">
          <w:rPr>
            <w:noProof/>
            <w:webHidden/>
          </w:rPr>
        </w:r>
        <w:r w:rsidR="002B6DA1">
          <w:rPr>
            <w:noProof/>
            <w:webHidden/>
          </w:rPr>
          <w:fldChar w:fldCharType="separate"/>
        </w:r>
        <w:r w:rsidR="00B620FB">
          <w:rPr>
            <w:noProof/>
            <w:webHidden/>
          </w:rPr>
          <w:t>6</w:t>
        </w:r>
        <w:r w:rsidR="002B6DA1">
          <w:rPr>
            <w:noProof/>
            <w:webHidden/>
          </w:rPr>
          <w:fldChar w:fldCharType="end"/>
        </w:r>
      </w:hyperlink>
    </w:p>
    <w:p w14:paraId="5DE87B84" w14:textId="0725FB54"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5" w:history="1">
        <w:r w:rsidR="002B6DA1" w:rsidRPr="00025162">
          <w:rPr>
            <w:rStyle w:val="Hiperpovezava"/>
            <w:rFonts w:ascii="Century Gothic" w:hAnsi="Century Gothic"/>
            <w:noProof/>
          </w:rPr>
          <w:t>7.</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TEMELJNA PRAVILA za dostop, obvestila in pojasnila v zvezi z razpisno dokumentacijo</w:t>
        </w:r>
        <w:r w:rsidR="002B6DA1">
          <w:rPr>
            <w:noProof/>
            <w:webHidden/>
          </w:rPr>
          <w:tab/>
        </w:r>
        <w:r w:rsidR="002B6DA1">
          <w:rPr>
            <w:noProof/>
            <w:webHidden/>
          </w:rPr>
          <w:fldChar w:fldCharType="begin"/>
        </w:r>
        <w:r w:rsidR="002B6DA1">
          <w:rPr>
            <w:noProof/>
            <w:webHidden/>
          </w:rPr>
          <w:instrText xml:space="preserve"> PAGEREF _Toc87871715 \h </w:instrText>
        </w:r>
        <w:r w:rsidR="002B6DA1">
          <w:rPr>
            <w:noProof/>
            <w:webHidden/>
          </w:rPr>
        </w:r>
        <w:r w:rsidR="002B6DA1">
          <w:rPr>
            <w:noProof/>
            <w:webHidden/>
          </w:rPr>
          <w:fldChar w:fldCharType="separate"/>
        </w:r>
        <w:r w:rsidR="00B620FB">
          <w:rPr>
            <w:noProof/>
            <w:webHidden/>
          </w:rPr>
          <w:t>6</w:t>
        </w:r>
        <w:r w:rsidR="002B6DA1">
          <w:rPr>
            <w:noProof/>
            <w:webHidden/>
          </w:rPr>
          <w:fldChar w:fldCharType="end"/>
        </w:r>
      </w:hyperlink>
    </w:p>
    <w:p w14:paraId="3AD76912" w14:textId="2256430F"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16" w:history="1">
        <w:r w:rsidR="002B6DA1" w:rsidRPr="00025162">
          <w:rPr>
            <w:rStyle w:val="Hiperpovezava"/>
            <w:rFonts w:ascii="Century Gothic" w:hAnsi="Century Gothic"/>
            <w:noProof/>
          </w:rPr>
          <w:t>7.1</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dostop do razpisne dokumentacije</w:t>
        </w:r>
        <w:r w:rsidR="002B6DA1">
          <w:rPr>
            <w:noProof/>
            <w:webHidden/>
          </w:rPr>
          <w:tab/>
        </w:r>
        <w:r w:rsidR="002B6DA1">
          <w:rPr>
            <w:noProof/>
            <w:webHidden/>
          </w:rPr>
          <w:fldChar w:fldCharType="begin"/>
        </w:r>
        <w:r w:rsidR="002B6DA1">
          <w:rPr>
            <w:noProof/>
            <w:webHidden/>
          </w:rPr>
          <w:instrText xml:space="preserve"> PAGEREF _Toc87871716 \h </w:instrText>
        </w:r>
        <w:r w:rsidR="002B6DA1">
          <w:rPr>
            <w:noProof/>
            <w:webHidden/>
          </w:rPr>
        </w:r>
        <w:r w:rsidR="002B6DA1">
          <w:rPr>
            <w:noProof/>
            <w:webHidden/>
          </w:rPr>
          <w:fldChar w:fldCharType="separate"/>
        </w:r>
        <w:r w:rsidR="00B620FB">
          <w:rPr>
            <w:noProof/>
            <w:webHidden/>
          </w:rPr>
          <w:t>6</w:t>
        </w:r>
        <w:r w:rsidR="002B6DA1">
          <w:rPr>
            <w:noProof/>
            <w:webHidden/>
          </w:rPr>
          <w:fldChar w:fldCharType="end"/>
        </w:r>
      </w:hyperlink>
    </w:p>
    <w:p w14:paraId="74E6A383" w14:textId="49967C73"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17" w:history="1">
        <w:r w:rsidR="002B6DA1" w:rsidRPr="00025162">
          <w:rPr>
            <w:rStyle w:val="Hiperpovezava"/>
            <w:rFonts w:ascii="Century Gothic" w:hAnsi="Century Gothic"/>
            <w:noProof/>
          </w:rPr>
          <w:t>7.2</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obvestila in pojasnila v zvezi z razpisno dokumentacijo</w:t>
        </w:r>
        <w:r w:rsidR="002B6DA1">
          <w:rPr>
            <w:noProof/>
            <w:webHidden/>
          </w:rPr>
          <w:tab/>
        </w:r>
        <w:r w:rsidR="002B6DA1">
          <w:rPr>
            <w:noProof/>
            <w:webHidden/>
          </w:rPr>
          <w:fldChar w:fldCharType="begin"/>
        </w:r>
        <w:r w:rsidR="002B6DA1">
          <w:rPr>
            <w:noProof/>
            <w:webHidden/>
          </w:rPr>
          <w:instrText xml:space="preserve"> PAGEREF _Toc87871717 \h </w:instrText>
        </w:r>
        <w:r w:rsidR="002B6DA1">
          <w:rPr>
            <w:noProof/>
            <w:webHidden/>
          </w:rPr>
        </w:r>
        <w:r w:rsidR="002B6DA1">
          <w:rPr>
            <w:noProof/>
            <w:webHidden/>
          </w:rPr>
          <w:fldChar w:fldCharType="separate"/>
        </w:r>
        <w:r w:rsidR="00B620FB">
          <w:rPr>
            <w:noProof/>
            <w:webHidden/>
          </w:rPr>
          <w:t>7</w:t>
        </w:r>
        <w:r w:rsidR="002B6DA1">
          <w:rPr>
            <w:noProof/>
            <w:webHidden/>
          </w:rPr>
          <w:fldChar w:fldCharType="end"/>
        </w:r>
      </w:hyperlink>
    </w:p>
    <w:p w14:paraId="4F1BDFD6" w14:textId="5319C298"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18" w:history="1">
        <w:r w:rsidR="002B6DA1" w:rsidRPr="00025162">
          <w:rPr>
            <w:rStyle w:val="Hiperpovezava"/>
            <w:rFonts w:ascii="Century Gothic" w:hAnsi="Century Gothic"/>
            <w:noProof/>
          </w:rPr>
          <w:t>8.</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POGOJI ZA SODELOVANJE IN RAZLOGI ZA IZKLJUČITEV</w:t>
        </w:r>
        <w:r w:rsidR="002B6DA1">
          <w:rPr>
            <w:noProof/>
            <w:webHidden/>
          </w:rPr>
          <w:tab/>
        </w:r>
        <w:r w:rsidR="002B6DA1">
          <w:rPr>
            <w:noProof/>
            <w:webHidden/>
          </w:rPr>
          <w:fldChar w:fldCharType="begin"/>
        </w:r>
        <w:r w:rsidR="002B6DA1">
          <w:rPr>
            <w:noProof/>
            <w:webHidden/>
          </w:rPr>
          <w:instrText xml:space="preserve"> PAGEREF _Toc87871718 \h </w:instrText>
        </w:r>
        <w:r w:rsidR="002B6DA1">
          <w:rPr>
            <w:noProof/>
            <w:webHidden/>
          </w:rPr>
        </w:r>
        <w:r w:rsidR="002B6DA1">
          <w:rPr>
            <w:noProof/>
            <w:webHidden/>
          </w:rPr>
          <w:fldChar w:fldCharType="separate"/>
        </w:r>
        <w:r w:rsidR="00B620FB">
          <w:rPr>
            <w:noProof/>
            <w:webHidden/>
          </w:rPr>
          <w:t>7</w:t>
        </w:r>
        <w:r w:rsidR="002B6DA1">
          <w:rPr>
            <w:noProof/>
            <w:webHidden/>
          </w:rPr>
          <w:fldChar w:fldCharType="end"/>
        </w:r>
      </w:hyperlink>
    </w:p>
    <w:p w14:paraId="7B66E955" w14:textId="415A0BA2"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19" w:history="1">
        <w:r w:rsidR="002B6DA1" w:rsidRPr="0027613E">
          <w:rPr>
            <w:rStyle w:val="Hiperpovezava"/>
            <w:rFonts w:ascii="Century Gothic" w:hAnsi="Century Gothic"/>
            <w:noProof/>
          </w:rPr>
          <w:t>8.1</w:t>
        </w:r>
        <w:r w:rsidR="002B6DA1" w:rsidRPr="0027613E">
          <w:rPr>
            <w:rFonts w:asciiTheme="minorHAnsi" w:eastAsiaTheme="minorEastAsia" w:hAnsiTheme="minorHAnsi" w:cstheme="minorBidi"/>
            <w:smallCaps w:val="0"/>
            <w:noProof/>
            <w:sz w:val="22"/>
            <w:szCs w:val="22"/>
            <w:lang w:eastAsia="sl-SI"/>
          </w:rPr>
          <w:tab/>
        </w:r>
        <w:r w:rsidR="002B6DA1" w:rsidRPr="0027613E">
          <w:rPr>
            <w:rStyle w:val="Hiperpovezava"/>
            <w:rFonts w:ascii="Century Gothic" w:hAnsi="Century Gothic"/>
            <w:noProof/>
          </w:rPr>
          <w:t>Razlogi za izključitev</w:t>
        </w:r>
        <w:r w:rsidR="002B6DA1" w:rsidRPr="0027613E">
          <w:rPr>
            <w:noProof/>
            <w:webHidden/>
          </w:rPr>
          <w:tab/>
        </w:r>
        <w:r w:rsidR="002B6DA1" w:rsidRPr="0027613E">
          <w:rPr>
            <w:noProof/>
            <w:webHidden/>
          </w:rPr>
          <w:fldChar w:fldCharType="begin"/>
        </w:r>
        <w:r w:rsidR="002B6DA1" w:rsidRPr="0027613E">
          <w:rPr>
            <w:noProof/>
            <w:webHidden/>
          </w:rPr>
          <w:instrText xml:space="preserve"> PAGEREF _Toc87871719 \h </w:instrText>
        </w:r>
        <w:r w:rsidR="002B6DA1" w:rsidRPr="0027613E">
          <w:rPr>
            <w:noProof/>
            <w:webHidden/>
          </w:rPr>
        </w:r>
        <w:r w:rsidR="002B6DA1" w:rsidRPr="0027613E">
          <w:rPr>
            <w:noProof/>
            <w:webHidden/>
          </w:rPr>
          <w:fldChar w:fldCharType="separate"/>
        </w:r>
        <w:r w:rsidR="00B620FB">
          <w:rPr>
            <w:noProof/>
            <w:webHidden/>
          </w:rPr>
          <w:t>8</w:t>
        </w:r>
        <w:r w:rsidR="002B6DA1" w:rsidRPr="0027613E">
          <w:rPr>
            <w:noProof/>
            <w:webHidden/>
          </w:rPr>
          <w:fldChar w:fldCharType="end"/>
        </w:r>
      </w:hyperlink>
    </w:p>
    <w:p w14:paraId="361264DB" w14:textId="769D98D8"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20" w:history="1">
        <w:r w:rsidR="002B6DA1" w:rsidRPr="00025162">
          <w:rPr>
            <w:rStyle w:val="Hiperpovezava"/>
            <w:rFonts w:ascii="Century Gothic" w:hAnsi="Century Gothic"/>
            <w:noProof/>
          </w:rPr>
          <w:t>8.2</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Pogoj za sodelovanje glede ustreznosti za opravljanje poklicne dejavnosti</w:t>
        </w:r>
        <w:r w:rsidR="002B6DA1">
          <w:rPr>
            <w:noProof/>
            <w:webHidden/>
          </w:rPr>
          <w:tab/>
        </w:r>
        <w:r w:rsidR="002B6DA1">
          <w:rPr>
            <w:noProof/>
            <w:webHidden/>
          </w:rPr>
          <w:fldChar w:fldCharType="begin"/>
        </w:r>
        <w:r w:rsidR="002B6DA1">
          <w:rPr>
            <w:noProof/>
            <w:webHidden/>
          </w:rPr>
          <w:instrText xml:space="preserve"> PAGEREF _Toc87871720 \h </w:instrText>
        </w:r>
        <w:r w:rsidR="002B6DA1">
          <w:rPr>
            <w:noProof/>
            <w:webHidden/>
          </w:rPr>
        </w:r>
        <w:r w:rsidR="002B6DA1">
          <w:rPr>
            <w:noProof/>
            <w:webHidden/>
          </w:rPr>
          <w:fldChar w:fldCharType="separate"/>
        </w:r>
        <w:r w:rsidR="00B620FB">
          <w:rPr>
            <w:noProof/>
            <w:webHidden/>
          </w:rPr>
          <w:t>9</w:t>
        </w:r>
        <w:r w:rsidR="002B6DA1">
          <w:rPr>
            <w:noProof/>
            <w:webHidden/>
          </w:rPr>
          <w:fldChar w:fldCharType="end"/>
        </w:r>
      </w:hyperlink>
    </w:p>
    <w:p w14:paraId="7AB3EC83" w14:textId="1867C35F"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21" w:history="1">
        <w:r w:rsidR="002B6DA1" w:rsidRPr="00025162">
          <w:rPr>
            <w:rStyle w:val="Hiperpovezava"/>
            <w:rFonts w:ascii="Century Gothic" w:hAnsi="Century Gothic"/>
            <w:noProof/>
          </w:rPr>
          <w:t>8.3</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Pogoj za sodelovanje glede ekonomskega in finančnega položaja</w:t>
        </w:r>
        <w:r w:rsidR="002B6DA1">
          <w:rPr>
            <w:noProof/>
            <w:webHidden/>
          </w:rPr>
          <w:tab/>
        </w:r>
        <w:r w:rsidR="002B6DA1">
          <w:rPr>
            <w:noProof/>
            <w:webHidden/>
          </w:rPr>
          <w:fldChar w:fldCharType="begin"/>
        </w:r>
        <w:r w:rsidR="002B6DA1">
          <w:rPr>
            <w:noProof/>
            <w:webHidden/>
          </w:rPr>
          <w:instrText xml:space="preserve"> PAGEREF _Toc87871721 \h </w:instrText>
        </w:r>
        <w:r w:rsidR="002B6DA1">
          <w:rPr>
            <w:noProof/>
            <w:webHidden/>
          </w:rPr>
        </w:r>
        <w:r w:rsidR="002B6DA1">
          <w:rPr>
            <w:noProof/>
            <w:webHidden/>
          </w:rPr>
          <w:fldChar w:fldCharType="separate"/>
        </w:r>
        <w:r w:rsidR="00B620FB">
          <w:rPr>
            <w:noProof/>
            <w:webHidden/>
          </w:rPr>
          <w:t>9</w:t>
        </w:r>
        <w:r w:rsidR="002B6DA1">
          <w:rPr>
            <w:noProof/>
            <w:webHidden/>
          </w:rPr>
          <w:fldChar w:fldCharType="end"/>
        </w:r>
      </w:hyperlink>
    </w:p>
    <w:p w14:paraId="63855E51" w14:textId="360CBC43" w:rsidR="002B6DA1" w:rsidRDefault="00CD3F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7871722" w:history="1">
        <w:r w:rsidR="002B6DA1" w:rsidRPr="00025162">
          <w:rPr>
            <w:rStyle w:val="Hiperpovezava"/>
            <w:rFonts w:ascii="Century Gothic" w:hAnsi="Century Gothic"/>
            <w:noProof/>
          </w:rPr>
          <w:t>8.4</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Drugi pogoji</w:t>
        </w:r>
        <w:r w:rsidR="002B6DA1">
          <w:rPr>
            <w:noProof/>
            <w:webHidden/>
          </w:rPr>
          <w:tab/>
        </w:r>
        <w:r w:rsidR="002B6DA1">
          <w:rPr>
            <w:noProof/>
            <w:webHidden/>
          </w:rPr>
          <w:fldChar w:fldCharType="begin"/>
        </w:r>
        <w:r w:rsidR="002B6DA1">
          <w:rPr>
            <w:noProof/>
            <w:webHidden/>
          </w:rPr>
          <w:instrText xml:space="preserve"> PAGEREF _Toc87871722 \h </w:instrText>
        </w:r>
        <w:r w:rsidR="002B6DA1">
          <w:rPr>
            <w:noProof/>
            <w:webHidden/>
          </w:rPr>
        </w:r>
        <w:r w:rsidR="002B6DA1">
          <w:rPr>
            <w:noProof/>
            <w:webHidden/>
          </w:rPr>
          <w:fldChar w:fldCharType="separate"/>
        </w:r>
        <w:r w:rsidR="00B620FB">
          <w:rPr>
            <w:noProof/>
            <w:webHidden/>
          </w:rPr>
          <w:t>10</w:t>
        </w:r>
        <w:r w:rsidR="002B6DA1">
          <w:rPr>
            <w:noProof/>
            <w:webHidden/>
          </w:rPr>
          <w:fldChar w:fldCharType="end"/>
        </w:r>
      </w:hyperlink>
    </w:p>
    <w:p w14:paraId="0E8025AA" w14:textId="72980B6C" w:rsidR="002B6DA1" w:rsidRDefault="00CD3F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7871723" w:history="1">
        <w:r w:rsidR="002B6DA1" w:rsidRPr="00025162">
          <w:rPr>
            <w:rStyle w:val="Hiperpovezava"/>
            <w:rFonts w:ascii="Century Gothic" w:hAnsi="Century Gothic"/>
            <w:noProof/>
          </w:rPr>
          <w:t>9.</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merilo</w:t>
        </w:r>
        <w:r w:rsidR="002B6DA1">
          <w:rPr>
            <w:noProof/>
            <w:webHidden/>
          </w:rPr>
          <w:tab/>
        </w:r>
        <w:r w:rsidR="002B6DA1">
          <w:rPr>
            <w:noProof/>
            <w:webHidden/>
          </w:rPr>
          <w:fldChar w:fldCharType="begin"/>
        </w:r>
        <w:r w:rsidR="002B6DA1">
          <w:rPr>
            <w:noProof/>
            <w:webHidden/>
          </w:rPr>
          <w:instrText xml:space="preserve"> PAGEREF _Toc87871723 \h </w:instrText>
        </w:r>
        <w:r w:rsidR="002B6DA1">
          <w:rPr>
            <w:noProof/>
            <w:webHidden/>
          </w:rPr>
        </w:r>
        <w:r w:rsidR="002B6DA1">
          <w:rPr>
            <w:noProof/>
            <w:webHidden/>
          </w:rPr>
          <w:fldChar w:fldCharType="separate"/>
        </w:r>
        <w:r w:rsidR="00B620FB">
          <w:rPr>
            <w:noProof/>
            <w:webHidden/>
          </w:rPr>
          <w:t>10</w:t>
        </w:r>
        <w:r w:rsidR="002B6DA1">
          <w:rPr>
            <w:noProof/>
            <w:webHidden/>
          </w:rPr>
          <w:fldChar w:fldCharType="end"/>
        </w:r>
      </w:hyperlink>
    </w:p>
    <w:p w14:paraId="6531B53C" w14:textId="3936E4BE"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24" w:history="1">
        <w:r w:rsidR="002B6DA1" w:rsidRPr="00025162">
          <w:rPr>
            <w:rStyle w:val="Hiperpovezava"/>
            <w:rFonts w:ascii="Century Gothic" w:eastAsia="Times New Roman" w:hAnsi="Century Gothic"/>
            <w:noProof/>
          </w:rPr>
          <w:t>10.</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eastAsia="Times New Roman" w:hAnsi="Century Gothic"/>
            <w:noProof/>
          </w:rPr>
          <w:t>ponudbena dokumentacija</w:t>
        </w:r>
        <w:r w:rsidR="002B6DA1">
          <w:rPr>
            <w:noProof/>
            <w:webHidden/>
          </w:rPr>
          <w:tab/>
        </w:r>
        <w:r w:rsidR="002B6DA1">
          <w:rPr>
            <w:noProof/>
            <w:webHidden/>
          </w:rPr>
          <w:fldChar w:fldCharType="begin"/>
        </w:r>
        <w:r w:rsidR="002B6DA1">
          <w:rPr>
            <w:noProof/>
            <w:webHidden/>
          </w:rPr>
          <w:instrText xml:space="preserve"> PAGEREF _Toc87871724 \h </w:instrText>
        </w:r>
        <w:r w:rsidR="002B6DA1">
          <w:rPr>
            <w:noProof/>
            <w:webHidden/>
          </w:rPr>
        </w:r>
        <w:r w:rsidR="002B6DA1">
          <w:rPr>
            <w:noProof/>
            <w:webHidden/>
          </w:rPr>
          <w:fldChar w:fldCharType="separate"/>
        </w:r>
        <w:r w:rsidR="00B620FB">
          <w:rPr>
            <w:noProof/>
            <w:webHidden/>
          </w:rPr>
          <w:t>10</w:t>
        </w:r>
        <w:r w:rsidR="002B6DA1">
          <w:rPr>
            <w:noProof/>
            <w:webHidden/>
          </w:rPr>
          <w:fldChar w:fldCharType="end"/>
        </w:r>
      </w:hyperlink>
    </w:p>
    <w:p w14:paraId="3F02ADC4" w14:textId="2759FA06" w:rsidR="002B6DA1" w:rsidRDefault="00CD3F31">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871725" w:history="1">
        <w:r w:rsidR="002B6DA1" w:rsidRPr="00025162">
          <w:rPr>
            <w:rStyle w:val="Hiperpovezava"/>
            <w:rFonts w:ascii="Century Gothic" w:hAnsi="Century Gothic"/>
            <w:noProof/>
          </w:rPr>
          <w:t>10.1</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PONUDBA</w:t>
        </w:r>
        <w:r w:rsidR="002B6DA1">
          <w:rPr>
            <w:noProof/>
            <w:webHidden/>
          </w:rPr>
          <w:tab/>
        </w:r>
        <w:r w:rsidR="002B6DA1">
          <w:rPr>
            <w:noProof/>
            <w:webHidden/>
          </w:rPr>
          <w:fldChar w:fldCharType="begin"/>
        </w:r>
        <w:r w:rsidR="002B6DA1">
          <w:rPr>
            <w:noProof/>
            <w:webHidden/>
          </w:rPr>
          <w:instrText xml:space="preserve"> PAGEREF _Toc87871725 \h </w:instrText>
        </w:r>
        <w:r w:rsidR="002B6DA1">
          <w:rPr>
            <w:noProof/>
            <w:webHidden/>
          </w:rPr>
        </w:r>
        <w:r w:rsidR="002B6DA1">
          <w:rPr>
            <w:noProof/>
            <w:webHidden/>
          </w:rPr>
          <w:fldChar w:fldCharType="separate"/>
        </w:r>
        <w:r w:rsidR="00B620FB">
          <w:rPr>
            <w:noProof/>
            <w:webHidden/>
          </w:rPr>
          <w:t>10</w:t>
        </w:r>
        <w:r w:rsidR="002B6DA1">
          <w:rPr>
            <w:noProof/>
            <w:webHidden/>
          </w:rPr>
          <w:fldChar w:fldCharType="end"/>
        </w:r>
      </w:hyperlink>
    </w:p>
    <w:p w14:paraId="64D1126A" w14:textId="4EBBA9EA"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26" w:history="1">
        <w:r w:rsidR="002B6DA1" w:rsidRPr="00025162">
          <w:rPr>
            <w:rStyle w:val="Hiperpovezava"/>
            <w:noProof/>
          </w:rPr>
          <w:t>10.1.1</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Obrazec »ESPD« za vse gospodarske subjekte</w:t>
        </w:r>
        <w:r w:rsidR="002B6DA1">
          <w:rPr>
            <w:noProof/>
            <w:webHidden/>
          </w:rPr>
          <w:tab/>
        </w:r>
        <w:r w:rsidR="002B6DA1">
          <w:rPr>
            <w:noProof/>
            <w:webHidden/>
          </w:rPr>
          <w:fldChar w:fldCharType="begin"/>
        </w:r>
        <w:r w:rsidR="002B6DA1">
          <w:rPr>
            <w:noProof/>
            <w:webHidden/>
          </w:rPr>
          <w:instrText xml:space="preserve"> PAGEREF _Toc87871726 \h </w:instrText>
        </w:r>
        <w:r w:rsidR="002B6DA1">
          <w:rPr>
            <w:noProof/>
            <w:webHidden/>
          </w:rPr>
        </w:r>
        <w:r w:rsidR="002B6DA1">
          <w:rPr>
            <w:noProof/>
            <w:webHidden/>
          </w:rPr>
          <w:fldChar w:fldCharType="separate"/>
        </w:r>
        <w:r w:rsidR="00B620FB">
          <w:rPr>
            <w:noProof/>
            <w:webHidden/>
          </w:rPr>
          <w:t>11</w:t>
        </w:r>
        <w:r w:rsidR="002B6DA1">
          <w:rPr>
            <w:noProof/>
            <w:webHidden/>
          </w:rPr>
          <w:fldChar w:fldCharType="end"/>
        </w:r>
      </w:hyperlink>
    </w:p>
    <w:p w14:paraId="43BC6105" w14:textId="0F9B84E8"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27" w:history="1">
        <w:r w:rsidR="002B6DA1" w:rsidRPr="00025162">
          <w:rPr>
            <w:rStyle w:val="Hiperpovezava"/>
            <w:noProof/>
          </w:rPr>
          <w:t>10.1.2</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Ponudbeni predračun</w:t>
        </w:r>
        <w:r w:rsidR="002B6DA1">
          <w:rPr>
            <w:noProof/>
            <w:webHidden/>
          </w:rPr>
          <w:tab/>
        </w:r>
        <w:r w:rsidR="002B6DA1">
          <w:rPr>
            <w:noProof/>
            <w:webHidden/>
          </w:rPr>
          <w:fldChar w:fldCharType="begin"/>
        </w:r>
        <w:r w:rsidR="002B6DA1">
          <w:rPr>
            <w:noProof/>
            <w:webHidden/>
          </w:rPr>
          <w:instrText xml:space="preserve"> PAGEREF _Toc87871727 \h </w:instrText>
        </w:r>
        <w:r w:rsidR="002B6DA1">
          <w:rPr>
            <w:noProof/>
            <w:webHidden/>
          </w:rPr>
        </w:r>
        <w:r w:rsidR="002B6DA1">
          <w:rPr>
            <w:noProof/>
            <w:webHidden/>
          </w:rPr>
          <w:fldChar w:fldCharType="separate"/>
        </w:r>
        <w:r w:rsidR="00B620FB">
          <w:rPr>
            <w:noProof/>
            <w:webHidden/>
          </w:rPr>
          <w:t>12</w:t>
        </w:r>
        <w:r w:rsidR="002B6DA1">
          <w:rPr>
            <w:noProof/>
            <w:webHidden/>
          </w:rPr>
          <w:fldChar w:fldCharType="end"/>
        </w:r>
      </w:hyperlink>
    </w:p>
    <w:p w14:paraId="2CE2E7F7" w14:textId="1801FC39" w:rsidR="002B6DA1" w:rsidRDefault="00CD3F31">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7871728" w:history="1">
        <w:r w:rsidR="002B6DA1" w:rsidRPr="00025162">
          <w:rPr>
            <w:rStyle w:val="Hiperpovezava"/>
            <w:rFonts w:ascii="Century Gothic" w:hAnsi="Century Gothic"/>
            <w:noProof/>
          </w:rPr>
          <w:t>10.2</w:t>
        </w:r>
        <w:r w:rsidR="002B6DA1">
          <w:rPr>
            <w:rFonts w:asciiTheme="minorHAnsi" w:eastAsiaTheme="minorEastAsia" w:hAnsiTheme="minorHAnsi" w:cstheme="minorBidi"/>
            <w:smallCaps w:val="0"/>
            <w:noProof/>
            <w:sz w:val="22"/>
            <w:szCs w:val="22"/>
            <w:lang w:eastAsia="sl-SI"/>
          </w:rPr>
          <w:tab/>
        </w:r>
        <w:r w:rsidR="002B6DA1" w:rsidRPr="00025162">
          <w:rPr>
            <w:rStyle w:val="Hiperpovezava"/>
            <w:rFonts w:ascii="Century Gothic" w:hAnsi="Century Gothic"/>
            <w:noProof/>
          </w:rPr>
          <w:t>druga določila za pripravo ponudbe</w:t>
        </w:r>
        <w:r w:rsidR="002B6DA1">
          <w:rPr>
            <w:noProof/>
            <w:webHidden/>
          </w:rPr>
          <w:tab/>
        </w:r>
        <w:r w:rsidR="002B6DA1">
          <w:rPr>
            <w:noProof/>
            <w:webHidden/>
          </w:rPr>
          <w:fldChar w:fldCharType="begin"/>
        </w:r>
        <w:r w:rsidR="002B6DA1">
          <w:rPr>
            <w:noProof/>
            <w:webHidden/>
          </w:rPr>
          <w:instrText xml:space="preserve"> PAGEREF _Toc87871728 \h </w:instrText>
        </w:r>
        <w:r w:rsidR="002B6DA1">
          <w:rPr>
            <w:noProof/>
            <w:webHidden/>
          </w:rPr>
        </w:r>
        <w:r w:rsidR="002B6DA1">
          <w:rPr>
            <w:noProof/>
            <w:webHidden/>
          </w:rPr>
          <w:fldChar w:fldCharType="separate"/>
        </w:r>
        <w:r w:rsidR="00B620FB">
          <w:rPr>
            <w:noProof/>
            <w:webHidden/>
          </w:rPr>
          <w:t>13</w:t>
        </w:r>
        <w:r w:rsidR="002B6DA1">
          <w:rPr>
            <w:noProof/>
            <w:webHidden/>
          </w:rPr>
          <w:fldChar w:fldCharType="end"/>
        </w:r>
      </w:hyperlink>
    </w:p>
    <w:p w14:paraId="17E9BED5" w14:textId="715D336B"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29" w:history="1">
        <w:r w:rsidR="002B6DA1" w:rsidRPr="00025162">
          <w:rPr>
            <w:rStyle w:val="Hiperpovezava"/>
            <w:noProof/>
          </w:rPr>
          <w:t>10.2.1</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Skupna ponudba</w:t>
        </w:r>
        <w:r w:rsidR="002B6DA1">
          <w:rPr>
            <w:noProof/>
            <w:webHidden/>
          </w:rPr>
          <w:tab/>
        </w:r>
        <w:r w:rsidR="002B6DA1">
          <w:rPr>
            <w:noProof/>
            <w:webHidden/>
          </w:rPr>
          <w:fldChar w:fldCharType="begin"/>
        </w:r>
        <w:r w:rsidR="002B6DA1">
          <w:rPr>
            <w:noProof/>
            <w:webHidden/>
          </w:rPr>
          <w:instrText xml:space="preserve"> PAGEREF _Toc87871729 \h </w:instrText>
        </w:r>
        <w:r w:rsidR="002B6DA1">
          <w:rPr>
            <w:noProof/>
            <w:webHidden/>
          </w:rPr>
        </w:r>
        <w:r w:rsidR="002B6DA1">
          <w:rPr>
            <w:noProof/>
            <w:webHidden/>
          </w:rPr>
          <w:fldChar w:fldCharType="separate"/>
        </w:r>
        <w:r w:rsidR="00B620FB">
          <w:rPr>
            <w:noProof/>
            <w:webHidden/>
          </w:rPr>
          <w:t>13</w:t>
        </w:r>
        <w:r w:rsidR="002B6DA1">
          <w:rPr>
            <w:noProof/>
            <w:webHidden/>
          </w:rPr>
          <w:fldChar w:fldCharType="end"/>
        </w:r>
      </w:hyperlink>
    </w:p>
    <w:p w14:paraId="7D4AAB85" w14:textId="21C8DA72"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0" w:history="1">
        <w:r w:rsidR="002B6DA1" w:rsidRPr="00025162">
          <w:rPr>
            <w:rStyle w:val="Hiperpovezava"/>
            <w:noProof/>
          </w:rPr>
          <w:t>10.2.2</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Ponudba s podizvajalci</w:t>
        </w:r>
        <w:r w:rsidR="002B6DA1">
          <w:rPr>
            <w:noProof/>
            <w:webHidden/>
          </w:rPr>
          <w:tab/>
        </w:r>
        <w:r w:rsidR="002B6DA1">
          <w:rPr>
            <w:noProof/>
            <w:webHidden/>
          </w:rPr>
          <w:fldChar w:fldCharType="begin"/>
        </w:r>
        <w:r w:rsidR="002B6DA1">
          <w:rPr>
            <w:noProof/>
            <w:webHidden/>
          </w:rPr>
          <w:instrText xml:space="preserve"> PAGEREF _Toc87871730 \h </w:instrText>
        </w:r>
        <w:r w:rsidR="002B6DA1">
          <w:rPr>
            <w:noProof/>
            <w:webHidden/>
          </w:rPr>
        </w:r>
        <w:r w:rsidR="002B6DA1">
          <w:rPr>
            <w:noProof/>
            <w:webHidden/>
          </w:rPr>
          <w:fldChar w:fldCharType="separate"/>
        </w:r>
        <w:r w:rsidR="00B620FB">
          <w:rPr>
            <w:noProof/>
            <w:webHidden/>
          </w:rPr>
          <w:t>14</w:t>
        </w:r>
        <w:r w:rsidR="002B6DA1">
          <w:rPr>
            <w:noProof/>
            <w:webHidden/>
          </w:rPr>
          <w:fldChar w:fldCharType="end"/>
        </w:r>
      </w:hyperlink>
    </w:p>
    <w:p w14:paraId="34A30BB9" w14:textId="5B66342C"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1" w:history="1">
        <w:r w:rsidR="002B6DA1" w:rsidRPr="00025162">
          <w:rPr>
            <w:rStyle w:val="Hiperpovezava"/>
            <w:noProof/>
          </w:rPr>
          <w:t>10.2.3</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Variantne ponudbe</w:t>
        </w:r>
        <w:r w:rsidR="002B6DA1">
          <w:rPr>
            <w:noProof/>
            <w:webHidden/>
          </w:rPr>
          <w:tab/>
        </w:r>
        <w:r w:rsidR="002B6DA1">
          <w:rPr>
            <w:noProof/>
            <w:webHidden/>
          </w:rPr>
          <w:fldChar w:fldCharType="begin"/>
        </w:r>
        <w:r w:rsidR="002B6DA1">
          <w:rPr>
            <w:noProof/>
            <w:webHidden/>
          </w:rPr>
          <w:instrText xml:space="preserve"> PAGEREF _Toc87871731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6E057C2A" w14:textId="5AC18D80"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2" w:history="1">
        <w:r w:rsidR="002B6DA1" w:rsidRPr="00025162">
          <w:rPr>
            <w:rStyle w:val="Hiperpovezava"/>
            <w:noProof/>
          </w:rPr>
          <w:t>10.2.4</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Jezik ponudbe</w:t>
        </w:r>
        <w:r w:rsidR="002B6DA1">
          <w:rPr>
            <w:noProof/>
            <w:webHidden/>
          </w:rPr>
          <w:tab/>
        </w:r>
        <w:r w:rsidR="002B6DA1">
          <w:rPr>
            <w:noProof/>
            <w:webHidden/>
          </w:rPr>
          <w:fldChar w:fldCharType="begin"/>
        </w:r>
        <w:r w:rsidR="002B6DA1">
          <w:rPr>
            <w:noProof/>
            <w:webHidden/>
          </w:rPr>
          <w:instrText xml:space="preserve"> PAGEREF _Toc87871732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63794DCB" w14:textId="125668C3"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3" w:history="1">
        <w:r w:rsidR="002B6DA1" w:rsidRPr="00025162">
          <w:rPr>
            <w:rStyle w:val="Hiperpovezava"/>
            <w:noProof/>
          </w:rPr>
          <w:t>10.2.5</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Priprava in oddaja ponudbe v sistemu e-JN</w:t>
        </w:r>
        <w:r w:rsidR="002B6DA1">
          <w:rPr>
            <w:noProof/>
            <w:webHidden/>
          </w:rPr>
          <w:tab/>
        </w:r>
        <w:r w:rsidR="002B6DA1">
          <w:rPr>
            <w:noProof/>
            <w:webHidden/>
          </w:rPr>
          <w:fldChar w:fldCharType="begin"/>
        </w:r>
        <w:r w:rsidR="002B6DA1">
          <w:rPr>
            <w:noProof/>
            <w:webHidden/>
          </w:rPr>
          <w:instrText xml:space="preserve"> PAGEREF _Toc87871733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3FAA4C5F" w14:textId="7B8B12A1"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4" w:history="1">
        <w:r w:rsidR="002B6DA1" w:rsidRPr="00025162">
          <w:rPr>
            <w:rStyle w:val="Hiperpovezava"/>
            <w:noProof/>
          </w:rPr>
          <w:t>10.2.6</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Veljavnost ponudbe</w:t>
        </w:r>
        <w:r w:rsidR="002B6DA1">
          <w:rPr>
            <w:noProof/>
            <w:webHidden/>
          </w:rPr>
          <w:tab/>
        </w:r>
        <w:r w:rsidR="002B6DA1">
          <w:rPr>
            <w:noProof/>
            <w:webHidden/>
          </w:rPr>
          <w:fldChar w:fldCharType="begin"/>
        </w:r>
        <w:r w:rsidR="002B6DA1">
          <w:rPr>
            <w:noProof/>
            <w:webHidden/>
          </w:rPr>
          <w:instrText xml:space="preserve"> PAGEREF _Toc87871734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0340BA5F" w14:textId="12ABB366"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5" w:history="1">
        <w:r w:rsidR="002B6DA1" w:rsidRPr="00025162">
          <w:rPr>
            <w:rStyle w:val="Hiperpovezava"/>
            <w:noProof/>
          </w:rPr>
          <w:t>10.2.7</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Stroški ponudbe</w:t>
        </w:r>
        <w:r w:rsidR="002B6DA1">
          <w:rPr>
            <w:noProof/>
            <w:webHidden/>
          </w:rPr>
          <w:tab/>
        </w:r>
        <w:r w:rsidR="002B6DA1">
          <w:rPr>
            <w:noProof/>
            <w:webHidden/>
          </w:rPr>
          <w:fldChar w:fldCharType="begin"/>
        </w:r>
        <w:r w:rsidR="002B6DA1">
          <w:rPr>
            <w:noProof/>
            <w:webHidden/>
          </w:rPr>
          <w:instrText xml:space="preserve"> PAGEREF _Toc87871735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653A8A87" w14:textId="15F4DB35"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6" w:history="1">
        <w:r w:rsidR="002B6DA1" w:rsidRPr="00025162">
          <w:rPr>
            <w:rStyle w:val="Hiperpovezava"/>
            <w:noProof/>
          </w:rPr>
          <w:t>10.2.8</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Protikorupcijsko določilo</w:t>
        </w:r>
        <w:r w:rsidR="002B6DA1">
          <w:rPr>
            <w:noProof/>
            <w:webHidden/>
          </w:rPr>
          <w:tab/>
        </w:r>
        <w:r w:rsidR="002B6DA1">
          <w:rPr>
            <w:noProof/>
            <w:webHidden/>
          </w:rPr>
          <w:fldChar w:fldCharType="begin"/>
        </w:r>
        <w:r w:rsidR="002B6DA1">
          <w:rPr>
            <w:noProof/>
            <w:webHidden/>
          </w:rPr>
          <w:instrText xml:space="preserve"> PAGEREF _Toc87871736 \h </w:instrText>
        </w:r>
        <w:r w:rsidR="002B6DA1">
          <w:rPr>
            <w:noProof/>
            <w:webHidden/>
          </w:rPr>
        </w:r>
        <w:r w:rsidR="002B6DA1">
          <w:rPr>
            <w:noProof/>
            <w:webHidden/>
          </w:rPr>
          <w:fldChar w:fldCharType="separate"/>
        </w:r>
        <w:r w:rsidR="00B620FB">
          <w:rPr>
            <w:noProof/>
            <w:webHidden/>
          </w:rPr>
          <w:t>15</w:t>
        </w:r>
        <w:r w:rsidR="002B6DA1">
          <w:rPr>
            <w:noProof/>
            <w:webHidden/>
          </w:rPr>
          <w:fldChar w:fldCharType="end"/>
        </w:r>
      </w:hyperlink>
    </w:p>
    <w:p w14:paraId="11E149D8" w14:textId="6D959492"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37" w:history="1">
        <w:r w:rsidR="002B6DA1" w:rsidRPr="00025162">
          <w:rPr>
            <w:rStyle w:val="Hiperpovezava"/>
            <w:rFonts w:ascii="Century Gothic" w:eastAsia="Times New Roman" w:hAnsi="Century Gothic"/>
            <w:noProof/>
          </w:rPr>
          <w:t>11.</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eastAsia="Times New Roman" w:hAnsi="Century Gothic"/>
            <w:noProof/>
          </w:rPr>
          <w:t>FINANČNA ZAVAROVANJA</w:t>
        </w:r>
        <w:r w:rsidR="002B6DA1">
          <w:rPr>
            <w:noProof/>
            <w:webHidden/>
          </w:rPr>
          <w:tab/>
        </w:r>
        <w:r w:rsidR="002B6DA1">
          <w:rPr>
            <w:noProof/>
            <w:webHidden/>
          </w:rPr>
          <w:fldChar w:fldCharType="begin"/>
        </w:r>
        <w:r w:rsidR="002B6DA1">
          <w:rPr>
            <w:noProof/>
            <w:webHidden/>
          </w:rPr>
          <w:instrText xml:space="preserve"> PAGEREF _Toc87871737 \h </w:instrText>
        </w:r>
        <w:r w:rsidR="002B6DA1">
          <w:rPr>
            <w:noProof/>
            <w:webHidden/>
          </w:rPr>
        </w:r>
        <w:r w:rsidR="002B6DA1">
          <w:rPr>
            <w:noProof/>
            <w:webHidden/>
          </w:rPr>
          <w:fldChar w:fldCharType="separate"/>
        </w:r>
        <w:r w:rsidR="00B620FB">
          <w:rPr>
            <w:noProof/>
            <w:webHidden/>
          </w:rPr>
          <w:t>16</w:t>
        </w:r>
        <w:r w:rsidR="002B6DA1">
          <w:rPr>
            <w:noProof/>
            <w:webHidden/>
          </w:rPr>
          <w:fldChar w:fldCharType="end"/>
        </w:r>
      </w:hyperlink>
    </w:p>
    <w:p w14:paraId="0ADAA40F" w14:textId="0950081A" w:rsidR="002B6DA1" w:rsidRDefault="00CD3F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7871738" w:history="1">
        <w:r w:rsidR="002B6DA1" w:rsidRPr="00025162">
          <w:rPr>
            <w:rStyle w:val="Hiperpovezava"/>
            <w:noProof/>
          </w:rPr>
          <w:t>11.1.1</w:t>
        </w:r>
        <w:r w:rsidR="002B6DA1">
          <w:rPr>
            <w:rFonts w:asciiTheme="minorHAnsi" w:eastAsiaTheme="minorEastAsia" w:hAnsiTheme="minorHAnsi" w:cstheme="minorBidi"/>
            <w:i w:val="0"/>
            <w:iCs w:val="0"/>
            <w:noProof/>
            <w:sz w:val="22"/>
            <w:szCs w:val="22"/>
            <w:lang w:eastAsia="sl-SI"/>
          </w:rPr>
          <w:tab/>
        </w:r>
        <w:r w:rsidR="002B6DA1" w:rsidRPr="00025162">
          <w:rPr>
            <w:rStyle w:val="Hiperpovezava"/>
            <w:noProof/>
          </w:rPr>
          <w:t>Zavarovanje za dobro izvedbo pogodbenih obveznosti (izvršnica)</w:t>
        </w:r>
        <w:r w:rsidR="002B6DA1">
          <w:rPr>
            <w:noProof/>
            <w:webHidden/>
          </w:rPr>
          <w:tab/>
        </w:r>
        <w:r w:rsidR="002B6DA1">
          <w:rPr>
            <w:noProof/>
            <w:webHidden/>
          </w:rPr>
          <w:fldChar w:fldCharType="begin"/>
        </w:r>
        <w:r w:rsidR="002B6DA1">
          <w:rPr>
            <w:noProof/>
            <w:webHidden/>
          </w:rPr>
          <w:instrText xml:space="preserve"> PAGEREF _Toc87871738 \h </w:instrText>
        </w:r>
        <w:r w:rsidR="002B6DA1">
          <w:rPr>
            <w:noProof/>
            <w:webHidden/>
          </w:rPr>
        </w:r>
        <w:r w:rsidR="002B6DA1">
          <w:rPr>
            <w:noProof/>
            <w:webHidden/>
          </w:rPr>
          <w:fldChar w:fldCharType="separate"/>
        </w:r>
        <w:r w:rsidR="00B620FB">
          <w:rPr>
            <w:noProof/>
            <w:webHidden/>
          </w:rPr>
          <w:t>16</w:t>
        </w:r>
        <w:r w:rsidR="002B6DA1">
          <w:rPr>
            <w:noProof/>
            <w:webHidden/>
          </w:rPr>
          <w:fldChar w:fldCharType="end"/>
        </w:r>
      </w:hyperlink>
    </w:p>
    <w:p w14:paraId="00D49CF5" w14:textId="43CAD7D0"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39" w:history="1">
        <w:r w:rsidR="002B6DA1" w:rsidRPr="00025162">
          <w:rPr>
            <w:rStyle w:val="Hiperpovezava"/>
            <w:rFonts w:ascii="Century Gothic" w:hAnsi="Century Gothic"/>
            <w:noProof/>
          </w:rPr>
          <w:t>12.</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obvestilo o odločitvi o oddaji naročila</w:t>
        </w:r>
        <w:r w:rsidR="002B6DA1">
          <w:rPr>
            <w:noProof/>
            <w:webHidden/>
          </w:rPr>
          <w:tab/>
        </w:r>
        <w:r w:rsidR="002B6DA1">
          <w:rPr>
            <w:noProof/>
            <w:webHidden/>
          </w:rPr>
          <w:fldChar w:fldCharType="begin"/>
        </w:r>
        <w:r w:rsidR="002B6DA1">
          <w:rPr>
            <w:noProof/>
            <w:webHidden/>
          </w:rPr>
          <w:instrText xml:space="preserve"> PAGEREF _Toc87871739 \h </w:instrText>
        </w:r>
        <w:r w:rsidR="002B6DA1">
          <w:rPr>
            <w:noProof/>
            <w:webHidden/>
          </w:rPr>
        </w:r>
        <w:r w:rsidR="002B6DA1">
          <w:rPr>
            <w:noProof/>
            <w:webHidden/>
          </w:rPr>
          <w:fldChar w:fldCharType="separate"/>
        </w:r>
        <w:r w:rsidR="00B620FB">
          <w:rPr>
            <w:noProof/>
            <w:webHidden/>
          </w:rPr>
          <w:t>17</w:t>
        </w:r>
        <w:r w:rsidR="002B6DA1">
          <w:rPr>
            <w:noProof/>
            <w:webHidden/>
          </w:rPr>
          <w:fldChar w:fldCharType="end"/>
        </w:r>
      </w:hyperlink>
    </w:p>
    <w:p w14:paraId="77961DBF" w14:textId="66AAC307"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40" w:history="1">
        <w:r w:rsidR="002B6DA1" w:rsidRPr="00025162">
          <w:rPr>
            <w:rStyle w:val="Hiperpovezava"/>
            <w:rFonts w:ascii="Century Gothic" w:hAnsi="Century Gothic"/>
            <w:noProof/>
          </w:rPr>
          <w:t>13.</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odstop od izvedbe javnega naročila</w:t>
        </w:r>
        <w:r w:rsidR="002B6DA1">
          <w:rPr>
            <w:noProof/>
            <w:webHidden/>
          </w:rPr>
          <w:tab/>
        </w:r>
        <w:r w:rsidR="002B6DA1">
          <w:rPr>
            <w:noProof/>
            <w:webHidden/>
          </w:rPr>
          <w:fldChar w:fldCharType="begin"/>
        </w:r>
        <w:r w:rsidR="002B6DA1">
          <w:rPr>
            <w:noProof/>
            <w:webHidden/>
          </w:rPr>
          <w:instrText xml:space="preserve"> PAGEREF _Toc87871740 \h </w:instrText>
        </w:r>
        <w:r w:rsidR="002B6DA1">
          <w:rPr>
            <w:noProof/>
            <w:webHidden/>
          </w:rPr>
        </w:r>
        <w:r w:rsidR="002B6DA1">
          <w:rPr>
            <w:noProof/>
            <w:webHidden/>
          </w:rPr>
          <w:fldChar w:fldCharType="separate"/>
        </w:r>
        <w:r w:rsidR="00B620FB">
          <w:rPr>
            <w:noProof/>
            <w:webHidden/>
          </w:rPr>
          <w:t>17</w:t>
        </w:r>
        <w:r w:rsidR="002B6DA1">
          <w:rPr>
            <w:noProof/>
            <w:webHidden/>
          </w:rPr>
          <w:fldChar w:fldCharType="end"/>
        </w:r>
      </w:hyperlink>
    </w:p>
    <w:p w14:paraId="550011D0" w14:textId="2DC8A292"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41" w:history="1">
        <w:r w:rsidR="002B6DA1" w:rsidRPr="00025162">
          <w:rPr>
            <w:rStyle w:val="Hiperpovezava"/>
            <w:rFonts w:ascii="Century Gothic" w:hAnsi="Century Gothic"/>
            <w:noProof/>
          </w:rPr>
          <w:t>14.</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pogodba</w:t>
        </w:r>
        <w:r w:rsidR="002B6DA1">
          <w:rPr>
            <w:noProof/>
            <w:webHidden/>
          </w:rPr>
          <w:tab/>
        </w:r>
        <w:r w:rsidR="002B6DA1">
          <w:rPr>
            <w:noProof/>
            <w:webHidden/>
          </w:rPr>
          <w:fldChar w:fldCharType="begin"/>
        </w:r>
        <w:r w:rsidR="002B6DA1">
          <w:rPr>
            <w:noProof/>
            <w:webHidden/>
          </w:rPr>
          <w:instrText xml:space="preserve"> PAGEREF _Toc87871741 \h </w:instrText>
        </w:r>
        <w:r w:rsidR="002B6DA1">
          <w:rPr>
            <w:noProof/>
            <w:webHidden/>
          </w:rPr>
        </w:r>
        <w:r w:rsidR="002B6DA1">
          <w:rPr>
            <w:noProof/>
            <w:webHidden/>
          </w:rPr>
          <w:fldChar w:fldCharType="separate"/>
        </w:r>
        <w:r w:rsidR="00B620FB">
          <w:rPr>
            <w:noProof/>
            <w:webHidden/>
          </w:rPr>
          <w:t>17</w:t>
        </w:r>
        <w:r w:rsidR="002B6DA1">
          <w:rPr>
            <w:noProof/>
            <w:webHidden/>
          </w:rPr>
          <w:fldChar w:fldCharType="end"/>
        </w:r>
      </w:hyperlink>
    </w:p>
    <w:p w14:paraId="7EB82D74" w14:textId="0E97ACC4" w:rsidR="002B6DA1" w:rsidRDefault="00CD3F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7871742" w:history="1">
        <w:r w:rsidR="002B6DA1" w:rsidRPr="00025162">
          <w:rPr>
            <w:rStyle w:val="Hiperpovezava"/>
            <w:rFonts w:ascii="Century Gothic" w:hAnsi="Century Gothic"/>
            <w:noProof/>
          </w:rPr>
          <w:t>15.</w:t>
        </w:r>
        <w:r w:rsidR="002B6DA1">
          <w:rPr>
            <w:rFonts w:asciiTheme="minorHAnsi" w:eastAsiaTheme="minorEastAsia" w:hAnsiTheme="minorHAnsi" w:cstheme="minorBidi"/>
            <w:b w:val="0"/>
            <w:bCs w:val="0"/>
            <w:caps w:val="0"/>
            <w:noProof/>
            <w:sz w:val="22"/>
            <w:szCs w:val="22"/>
            <w:lang w:eastAsia="sl-SI"/>
          </w:rPr>
          <w:tab/>
        </w:r>
        <w:r w:rsidR="002B6DA1" w:rsidRPr="00025162">
          <w:rPr>
            <w:rStyle w:val="Hiperpovezava"/>
            <w:rFonts w:ascii="Century Gothic" w:hAnsi="Century Gothic"/>
            <w:noProof/>
          </w:rPr>
          <w:t>pravno varstvo</w:t>
        </w:r>
        <w:r w:rsidR="002B6DA1">
          <w:rPr>
            <w:noProof/>
            <w:webHidden/>
          </w:rPr>
          <w:tab/>
        </w:r>
        <w:r w:rsidR="002B6DA1">
          <w:rPr>
            <w:noProof/>
            <w:webHidden/>
          </w:rPr>
          <w:fldChar w:fldCharType="begin"/>
        </w:r>
        <w:r w:rsidR="002B6DA1">
          <w:rPr>
            <w:noProof/>
            <w:webHidden/>
          </w:rPr>
          <w:instrText xml:space="preserve"> PAGEREF _Toc87871742 \h </w:instrText>
        </w:r>
        <w:r w:rsidR="002B6DA1">
          <w:rPr>
            <w:noProof/>
            <w:webHidden/>
          </w:rPr>
        </w:r>
        <w:r w:rsidR="002B6DA1">
          <w:rPr>
            <w:noProof/>
            <w:webHidden/>
          </w:rPr>
          <w:fldChar w:fldCharType="separate"/>
        </w:r>
        <w:r w:rsidR="00B620FB">
          <w:rPr>
            <w:noProof/>
            <w:webHidden/>
          </w:rPr>
          <w:t>17</w:t>
        </w:r>
        <w:r w:rsidR="002B6DA1">
          <w:rPr>
            <w:noProof/>
            <w:webHidden/>
          </w:rPr>
          <w:fldChar w:fldCharType="end"/>
        </w:r>
      </w:hyperlink>
    </w:p>
    <w:p w14:paraId="77C3F9E0" w14:textId="7AB4B39F"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77777777" w:rsidR="00BB1E26" w:rsidRPr="009536A8"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87871709"/>
      <w:r w:rsidR="002B2B13" w:rsidRPr="009536A8">
        <w:rPr>
          <w:rFonts w:ascii="Century Gothic" w:hAnsi="Century Gothic"/>
          <w:caps w:val="0"/>
          <w:sz w:val="22"/>
          <w:szCs w:val="22"/>
        </w:rPr>
        <w:lastRenderedPageBreak/>
        <w:t>NAROČNIK</w:t>
      </w:r>
      <w:bookmarkEnd w:id="0"/>
      <w:bookmarkEnd w:id="1"/>
      <w:bookmarkEnd w:id="2"/>
    </w:p>
    <w:p w14:paraId="5C89C41B" w14:textId="77777777" w:rsidR="006D7D27" w:rsidRDefault="000118DA" w:rsidP="006D7D27">
      <w:pPr>
        <w:spacing w:line="0" w:lineRule="atLeast"/>
        <w:rPr>
          <w:rFonts w:ascii="Century Gothic" w:hAnsi="Century Gothic" w:cs="Arial"/>
          <w:kern w:val="3"/>
          <w:sz w:val="22"/>
          <w:lang w:eastAsia="zh-CN"/>
        </w:rPr>
      </w:pPr>
      <w:r w:rsidRPr="00492A17">
        <w:rPr>
          <w:rFonts w:ascii="Century Gothic" w:hAnsi="Century Gothic" w:cs="Arial"/>
          <w:sz w:val="22"/>
        </w:rPr>
        <w:t>Naročnik Slovenski državni gozdovi d.o.o., Rožna ulica 39, 1330 Kočevje, vse zainteresirane ponudnike obvešča, da razpisuje javno naročilo: »</w:t>
      </w:r>
      <w:r w:rsidR="00C037B6" w:rsidRPr="00C037B6">
        <w:rPr>
          <w:rFonts w:ascii="Century Gothic" w:hAnsi="Century Gothic" w:cs="Arial"/>
          <w:sz w:val="22"/>
        </w:rPr>
        <w:t>Nakup in dobava dlančnikov ter robustnih tablic</w:t>
      </w:r>
      <w:r w:rsidRPr="00492A17">
        <w:rPr>
          <w:rFonts w:ascii="Century Gothic" w:hAnsi="Century Gothic" w:cs="Arial"/>
          <w:sz w:val="22"/>
        </w:rPr>
        <w:t xml:space="preserve">«, ki je po vsebini javno naročilo </w:t>
      </w:r>
      <w:r w:rsidRPr="00492A17">
        <w:rPr>
          <w:rFonts w:ascii="Century Gothic" w:hAnsi="Century Gothic" w:cs="Arial"/>
          <w:kern w:val="3"/>
          <w:sz w:val="22"/>
          <w:lang w:eastAsia="zh-CN"/>
        </w:rPr>
        <w:t xml:space="preserve">blaga. </w:t>
      </w:r>
      <w:r w:rsidR="006D7D27">
        <w:rPr>
          <w:rFonts w:ascii="Century Gothic" w:hAnsi="Century Gothic" w:cs="Arial"/>
          <w:kern w:val="3"/>
          <w:sz w:val="22"/>
          <w:lang w:eastAsia="zh-CN"/>
        </w:rPr>
        <w:t>Zainteresirani ponudniki, ki izpolnjujejo vse naročnikove pogoje, pri njih niso prisotni razlogi za izključitev ponudbe ter izpolnjujejo vse tehnične zahteve predmeta naročila, lahko oddajo svojo ponudbo v skladu z navodili, podanimi v tej dokumentaciji.</w:t>
      </w:r>
      <w:bookmarkStart w:id="3" w:name="_Toc336851730"/>
      <w:bookmarkStart w:id="4" w:name="_Toc336851778"/>
    </w:p>
    <w:p w14:paraId="0DC0D47C" w14:textId="77777777" w:rsidR="006D7D27" w:rsidRDefault="006D7D27" w:rsidP="006D7D27">
      <w:pPr>
        <w:spacing w:line="0" w:lineRule="atLeast"/>
        <w:rPr>
          <w:rFonts w:ascii="Century Gothic" w:hAnsi="Century Gothic" w:cs="Arial"/>
          <w:kern w:val="3"/>
          <w:sz w:val="22"/>
          <w:lang w:eastAsia="zh-CN"/>
        </w:rPr>
      </w:pPr>
    </w:p>
    <w:p w14:paraId="5E9C0F45" w14:textId="2C35245D" w:rsidR="007A2D5A" w:rsidRPr="006D7D27" w:rsidRDefault="00C91BF6" w:rsidP="006D7D27">
      <w:pPr>
        <w:pStyle w:val="Naslov1"/>
        <w:ind w:left="567" w:hanging="567"/>
        <w:rPr>
          <w:rFonts w:ascii="Century Gothic" w:hAnsi="Century Gothic"/>
          <w:caps w:val="0"/>
          <w:sz w:val="22"/>
          <w:szCs w:val="22"/>
        </w:rPr>
      </w:pPr>
      <w:bookmarkStart w:id="5" w:name="_Toc87871710"/>
      <w:r w:rsidRPr="006D7D27">
        <w:rPr>
          <w:rFonts w:ascii="Century Gothic" w:hAnsi="Century Gothic"/>
          <w:caps w:val="0"/>
          <w:sz w:val="22"/>
          <w:szCs w:val="22"/>
        </w:rPr>
        <w:t>OZNAKA</w:t>
      </w:r>
      <w:r w:rsidR="0086296C" w:rsidRPr="006D7D27">
        <w:rPr>
          <w:rFonts w:ascii="Century Gothic" w:hAnsi="Century Gothic"/>
          <w:caps w:val="0"/>
          <w:sz w:val="22"/>
          <w:szCs w:val="22"/>
        </w:rPr>
        <w:t xml:space="preserve"> IN </w:t>
      </w:r>
      <w:r w:rsidRPr="006D7D27">
        <w:rPr>
          <w:rFonts w:ascii="Century Gothic" w:hAnsi="Century Gothic"/>
          <w:caps w:val="0"/>
          <w:sz w:val="22"/>
          <w:szCs w:val="22"/>
        </w:rPr>
        <w:t>PREDMET JAVNEGA NAROČILA</w:t>
      </w:r>
      <w:bookmarkStart w:id="6" w:name="_Toc336851731"/>
      <w:bookmarkStart w:id="7" w:name="_Toc336851779"/>
      <w:bookmarkEnd w:id="3"/>
      <w:bookmarkEnd w:id="4"/>
      <w:bookmarkEnd w:id="5"/>
    </w:p>
    <w:p w14:paraId="3B929BCD" w14:textId="74E098F2" w:rsidR="00E65A56" w:rsidRPr="0067656A" w:rsidRDefault="00E65A56" w:rsidP="009536A8">
      <w:pPr>
        <w:spacing w:line="272" w:lineRule="auto"/>
        <w:ind w:right="20"/>
        <w:rPr>
          <w:rFonts w:ascii="Century Gothic" w:hAnsi="Century Gothic" w:cs="Arial"/>
          <w:sz w:val="22"/>
        </w:rPr>
      </w:pPr>
      <w:r w:rsidRPr="00E47CF4">
        <w:rPr>
          <w:rFonts w:ascii="Century Gothic" w:hAnsi="Century Gothic"/>
          <w:b/>
          <w:bCs/>
          <w:sz w:val="22"/>
        </w:rPr>
        <w:t>Oznaka naročila:</w:t>
      </w:r>
      <w:r>
        <w:rPr>
          <w:rFonts w:ascii="Century Gothic" w:hAnsi="Century Gothic"/>
          <w:b/>
          <w:bCs/>
          <w:sz w:val="22"/>
        </w:rPr>
        <w:t xml:space="preserve"> </w:t>
      </w:r>
      <w:r w:rsidR="00C037B6" w:rsidRPr="0067656A">
        <w:rPr>
          <w:rFonts w:ascii="Century Gothic" w:hAnsi="Century Gothic"/>
          <w:sz w:val="22"/>
        </w:rPr>
        <w:t>DLAN</w:t>
      </w:r>
      <w:r w:rsidR="00E71E13" w:rsidRPr="0067656A">
        <w:rPr>
          <w:rFonts w:ascii="Century Gothic" w:hAnsi="Century Gothic"/>
          <w:sz w:val="22"/>
        </w:rPr>
        <w:t xml:space="preserve"> 2022</w:t>
      </w:r>
    </w:p>
    <w:p w14:paraId="684CC531" w14:textId="69D270D1" w:rsidR="009536A8" w:rsidRPr="0067656A" w:rsidRDefault="009536A8" w:rsidP="009536A8">
      <w:pPr>
        <w:spacing w:line="272" w:lineRule="auto"/>
        <w:ind w:right="20"/>
        <w:rPr>
          <w:rFonts w:ascii="Century Gothic" w:hAnsi="Century Gothic" w:cs="Arial"/>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C037B6" w:rsidRPr="0067656A">
        <w:rPr>
          <w:rFonts w:ascii="Century Gothic" w:hAnsi="Century Gothic" w:cs="Arial"/>
          <w:sz w:val="22"/>
        </w:rPr>
        <w:t>Nakup in dobava dlančnikov ter robustnih tablic</w:t>
      </w:r>
    </w:p>
    <w:bookmarkEnd w:id="8"/>
    <w:p w14:paraId="6F6E20D8" w14:textId="6EEEF18E" w:rsidR="00B83225" w:rsidRDefault="00B83225" w:rsidP="00403C36">
      <w:pPr>
        <w:spacing w:line="272" w:lineRule="auto"/>
        <w:ind w:right="20"/>
        <w:rPr>
          <w:rFonts w:ascii="Century Gothic" w:hAnsi="Century Gothic" w:cs="Arial"/>
          <w:sz w:val="22"/>
        </w:rPr>
      </w:pPr>
    </w:p>
    <w:p w14:paraId="1B430CD8" w14:textId="74B0F68E" w:rsidR="009C13E4" w:rsidRPr="00A77CEE" w:rsidRDefault="009C13E4" w:rsidP="00C16998">
      <w:pPr>
        <w:spacing w:line="0" w:lineRule="atLeast"/>
        <w:rPr>
          <w:rFonts w:ascii="Century Gothic" w:hAnsi="Century Gothic" w:cs="Arial"/>
          <w:b/>
          <w:bCs/>
          <w:sz w:val="22"/>
        </w:rPr>
      </w:pPr>
      <w:r w:rsidRPr="00A77CEE">
        <w:rPr>
          <w:rFonts w:ascii="Century Gothic" w:hAnsi="Century Gothic" w:cs="Arial"/>
          <w:b/>
          <w:bCs/>
          <w:sz w:val="22"/>
        </w:rPr>
        <w:t xml:space="preserve">Skrajni roki za </w:t>
      </w:r>
      <w:r w:rsidR="00C16998" w:rsidRPr="00A77CEE">
        <w:rPr>
          <w:rFonts w:ascii="Century Gothic" w:hAnsi="Century Gothic" w:cs="Arial"/>
          <w:b/>
          <w:bCs/>
          <w:sz w:val="22"/>
        </w:rPr>
        <w:t>dobavo</w:t>
      </w:r>
      <w:r w:rsidRPr="00A77CEE">
        <w:rPr>
          <w:rFonts w:ascii="Century Gothic" w:hAnsi="Century Gothic" w:cs="Arial"/>
          <w:b/>
          <w:bCs/>
          <w:sz w:val="22"/>
        </w:rPr>
        <w:t xml:space="preserve"> artiklov</w:t>
      </w:r>
      <w:r w:rsidR="006D7D27">
        <w:rPr>
          <w:rFonts w:ascii="Century Gothic" w:hAnsi="Century Gothic" w:cs="Arial"/>
          <w:b/>
          <w:bCs/>
          <w:sz w:val="22"/>
        </w:rPr>
        <w:t>:</w:t>
      </w:r>
    </w:p>
    <w:p w14:paraId="6540E66D" w14:textId="05D4E022" w:rsidR="009C13E4" w:rsidRDefault="009C13E4" w:rsidP="00C16998">
      <w:pPr>
        <w:spacing w:line="0" w:lineRule="atLeast"/>
        <w:rPr>
          <w:rFonts w:ascii="Century Gothic" w:hAnsi="Century Gothic" w:cs="Arial"/>
          <w:b/>
          <w:bCs/>
          <w:color w:val="FF0000"/>
          <w:sz w:val="22"/>
        </w:rPr>
      </w:pPr>
    </w:p>
    <w:tbl>
      <w:tblPr>
        <w:tblW w:w="9356" w:type="dxa"/>
        <w:tblInd w:w="137" w:type="dxa"/>
        <w:tblCellMar>
          <w:left w:w="70" w:type="dxa"/>
          <w:right w:w="70" w:type="dxa"/>
        </w:tblCellMar>
        <w:tblLook w:val="04A0" w:firstRow="1" w:lastRow="0" w:firstColumn="1" w:lastColumn="0" w:noHBand="0" w:noVBand="1"/>
      </w:tblPr>
      <w:tblGrid>
        <w:gridCol w:w="648"/>
        <w:gridCol w:w="5306"/>
        <w:gridCol w:w="3402"/>
      </w:tblGrid>
      <w:tr w:rsidR="003C43A8" w:rsidRPr="002A68B7" w14:paraId="678A872A" w14:textId="77777777" w:rsidTr="00C037B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9D141" w14:textId="53751E7F" w:rsidR="003C43A8" w:rsidRPr="00C037B6" w:rsidRDefault="003C43A8" w:rsidP="00C037B6">
            <w:pPr>
              <w:rPr>
                <w:rFonts w:ascii="Century Gothic" w:hAnsi="Century Gothic" w:cs="Arial"/>
                <w:sz w:val="22"/>
              </w:rPr>
            </w:pPr>
            <w:bookmarkStart w:id="9" w:name="_Hlk527019293"/>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396D96CF" w14:textId="687B569B" w:rsidR="003C43A8" w:rsidRPr="00C037B6" w:rsidRDefault="00C037B6" w:rsidP="00C037B6">
            <w:pPr>
              <w:rPr>
                <w:rFonts w:ascii="Century Gothic" w:hAnsi="Century Gothic" w:cs="Arial"/>
                <w:sz w:val="22"/>
              </w:rPr>
            </w:pPr>
            <w:r w:rsidRPr="00C037B6">
              <w:rPr>
                <w:rFonts w:ascii="Century Gothic" w:hAnsi="Century Gothic" w:cs="Arial"/>
                <w:sz w:val="22"/>
              </w:rPr>
              <w:t>Artikel</w:t>
            </w:r>
          </w:p>
        </w:tc>
        <w:tc>
          <w:tcPr>
            <w:tcW w:w="3402" w:type="dxa"/>
            <w:tcBorders>
              <w:top w:val="single" w:sz="4" w:space="0" w:color="auto"/>
              <w:left w:val="nil"/>
              <w:bottom w:val="single" w:sz="4" w:space="0" w:color="auto"/>
              <w:right w:val="single" w:sz="4" w:space="0" w:color="auto"/>
            </w:tcBorders>
          </w:tcPr>
          <w:p w14:paraId="3C3F6821" w14:textId="77777777" w:rsidR="003C43A8" w:rsidRPr="00C037B6" w:rsidRDefault="003C43A8" w:rsidP="00C037B6">
            <w:pPr>
              <w:rPr>
                <w:rFonts w:ascii="Century Gothic" w:hAnsi="Century Gothic" w:cs="Arial"/>
                <w:sz w:val="22"/>
              </w:rPr>
            </w:pPr>
            <w:r w:rsidRPr="00C037B6">
              <w:rPr>
                <w:rFonts w:ascii="Century Gothic" w:hAnsi="Century Gothic" w:cs="Arial"/>
                <w:sz w:val="22"/>
              </w:rPr>
              <w:t>Roki za dobavo – največ:</w:t>
            </w:r>
          </w:p>
        </w:tc>
      </w:tr>
      <w:bookmarkEnd w:id="9"/>
      <w:tr w:rsidR="00C037B6" w:rsidRPr="00A77CEE" w14:paraId="4E431D6A"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4870338B" w14:textId="77777777" w:rsidR="00C037B6" w:rsidRPr="00C037B6" w:rsidRDefault="00C037B6" w:rsidP="004775A2">
            <w:pPr>
              <w:jc w:val="center"/>
              <w:rPr>
                <w:rFonts w:ascii="Century Gothic" w:hAnsi="Century Gothic" w:cs="Arial"/>
                <w:sz w:val="22"/>
              </w:rPr>
            </w:pPr>
            <w:r w:rsidRPr="00C037B6">
              <w:rPr>
                <w:rFonts w:ascii="Century Gothic" w:hAnsi="Century Gothic" w:cs="Arial"/>
                <w:sz w:val="22"/>
              </w:rPr>
              <w:t>1</w:t>
            </w:r>
          </w:p>
        </w:tc>
        <w:tc>
          <w:tcPr>
            <w:tcW w:w="5306" w:type="dxa"/>
            <w:tcBorders>
              <w:top w:val="nil"/>
              <w:left w:val="nil"/>
              <w:bottom w:val="single" w:sz="4" w:space="0" w:color="auto"/>
              <w:right w:val="single" w:sz="4" w:space="0" w:color="auto"/>
            </w:tcBorders>
            <w:shd w:val="clear" w:color="auto" w:fill="auto"/>
            <w:noWrap/>
            <w:vAlign w:val="bottom"/>
            <w:hideMark/>
          </w:tcPr>
          <w:p w14:paraId="13763ACF" w14:textId="313847EC" w:rsidR="00C037B6" w:rsidRPr="00C037B6" w:rsidRDefault="00C037B6" w:rsidP="00C037B6">
            <w:pPr>
              <w:rPr>
                <w:rFonts w:ascii="Century Gothic" w:hAnsi="Century Gothic" w:cs="Arial"/>
                <w:sz w:val="22"/>
              </w:rPr>
            </w:pPr>
            <w:r w:rsidRPr="00C037B6">
              <w:rPr>
                <w:rFonts w:ascii="Century Gothic" w:hAnsi="Century Gothic" w:cs="Arial"/>
                <w:sz w:val="22"/>
              </w:rPr>
              <w:t>DLANČNIKI</w:t>
            </w:r>
          </w:p>
        </w:tc>
        <w:tc>
          <w:tcPr>
            <w:tcW w:w="3402" w:type="dxa"/>
            <w:tcBorders>
              <w:top w:val="nil"/>
              <w:left w:val="nil"/>
              <w:bottom w:val="single" w:sz="4" w:space="0" w:color="auto"/>
              <w:right w:val="single" w:sz="4" w:space="0" w:color="auto"/>
            </w:tcBorders>
          </w:tcPr>
          <w:p w14:paraId="39BACC79" w14:textId="5DD9F72A" w:rsidR="00C037B6" w:rsidRPr="00C037B6" w:rsidRDefault="00C037B6" w:rsidP="00C037B6">
            <w:pPr>
              <w:rPr>
                <w:rFonts w:ascii="Century Gothic" w:hAnsi="Century Gothic" w:cs="Arial"/>
                <w:sz w:val="22"/>
              </w:rPr>
            </w:pPr>
            <w:r w:rsidRPr="00C037B6">
              <w:rPr>
                <w:rFonts w:ascii="Century Gothic" w:hAnsi="Century Gothic" w:cs="Arial"/>
                <w:sz w:val="22"/>
              </w:rPr>
              <w:t>45 dni od podpisa pogodbe</w:t>
            </w:r>
          </w:p>
        </w:tc>
      </w:tr>
      <w:tr w:rsidR="00C037B6" w:rsidRPr="00A77CEE" w14:paraId="744CE8EB"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7FCC5514" w14:textId="77777777" w:rsidR="00C037B6" w:rsidRPr="00C037B6" w:rsidRDefault="00C037B6" w:rsidP="004775A2">
            <w:pPr>
              <w:jc w:val="center"/>
              <w:rPr>
                <w:rFonts w:ascii="Century Gothic" w:hAnsi="Century Gothic" w:cs="Arial"/>
                <w:sz w:val="22"/>
              </w:rPr>
            </w:pPr>
            <w:r w:rsidRPr="00C037B6">
              <w:rPr>
                <w:rFonts w:ascii="Century Gothic" w:hAnsi="Century Gothic" w:cs="Arial"/>
                <w:sz w:val="22"/>
              </w:rPr>
              <w:t>2</w:t>
            </w:r>
          </w:p>
        </w:tc>
        <w:tc>
          <w:tcPr>
            <w:tcW w:w="5306" w:type="dxa"/>
            <w:tcBorders>
              <w:top w:val="nil"/>
              <w:left w:val="nil"/>
              <w:bottom w:val="single" w:sz="4" w:space="0" w:color="auto"/>
              <w:right w:val="single" w:sz="4" w:space="0" w:color="auto"/>
            </w:tcBorders>
            <w:shd w:val="clear" w:color="auto" w:fill="auto"/>
            <w:noWrap/>
            <w:vAlign w:val="bottom"/>
            <w:hideMark/>
          </w:tcPr>
          <w:p w14:paraId="5CE8DDD8" w14:textId="572BEF2A" w:rsidR="00C037B6" w:rsidRPr="00C037B6" w:rsidRDefault="00C037B6" w:rsidP="00C037B6">
            <w:pPr>
              <w:rPr>
                <w:rFonts w:ascii="Century Gothic" w:hAnsi="Century Gothic" w:cs="Arial"/>
                <w:sz w:val="22"/>
              </w:rPr>
            </w:pPr>
            <w:r w:rsidRPr="00C037B6">
              <w:rPr>
                <w:rFonts w:ascii="Century Gothic" w:hAnsi="Century Gothic" w:cs="Arial"/>
                <w:sz w:val="22"/>
              </w:rPr>
              <w:t xml:space="preserve">ROBUSTNE TABLICE </w:t>
            </w:r>
          </w:p>
        </w:tc>
        <w:tc>
          <w:tcPr>
            <w:tcW w:w="3402" w:type="dxa"/>
            <w:tcBorders>
              <w:top w:val="nil"/>
              <w:left w:val="nil"/>
              <w:bottom w:val="single" w:sz="4" w:space="0" w:color="auto"/>
              <w:right w:val="single" w:sz="4" w:space="0" w:color="auto"/>
            </w:tcBorders>
          </w:tcPr>
          <w:p w14:paraId="6C9391CA" w14:textId="41E042F2" w:rsidR="00C037B6" w:rsidRPr="00C037B6" w:rsidRDefault="00C037B6" w:rsidP="00C037B6">
            <w:pPr>
              <w:rPr>
                <w:rFonts w:ascii="Century Gothic" w:hAnsi="Century Gothic" w:cs="Arial"/>
                <w:sz w:val="22"/>
              </w:rPr>
            </w:pPr>
            <w:r w:rsidRPr="00C037B6">
              <w:rPr>
                <w:rFonts w:ascii="Century Gothic" w:hAnsi="Century Gothic" w:cs="Arial"/>
                <w:sz w:val="22"/>
              </w:rPr>
              <w:t>45 dni od podpisa pogodbe</w:t>
            </w:r>
          </w:p>
        </w:tc>
      </w:tr>
    </w:tbl>
    <w:p w14:paraId="52A7277B" w14:textId="71A27D30" w:rsidR="009C13E4" w:rsidRPr="00A77CEE" w:rsidRDefault="009C13E4" w:rsidP="00C16998">
      <w:pPr>
        <w:spacing w:line="0" w:lineRule="atLeast"/>
        <w:rPr>
          <w:rFonts w:ascii="Century Gothic" w:hAnsi="Century Gothic" w:cs="Arial"/>
          <w:b/>
          <w:bCs/>
          <w:sz w:val="22"/>
        </w:rPr>
      </w:pPr>
    </w:p>
    <w:p w14:paraId="5F21CBD2" w14:textId="2E952FB3" w:rsidR="006D7D27" w:rsidRPr="006D7D27" w:rsidRDefault="006D7D27" w:rsidP="006D7D27">
      <w:pPr>
        <w:rPr>
          <w:rFonts w:ascii="Century Gothic" w:hAnsi="Century Gothic" w:cs="Arial"/>
          <w:sz w:val="22"/>
        </w:rPr>
      </w:pPr>
      <w:r>
        <w:rPr>
          <w:rFonts w:ascii="Century Gothic" w:hAnsi="Century Gothic"/>
          <w:b/>
          <w:bCs/>
          <w:sz w:val="22"/>
        </w:rPr>
        <w:t>Opis predmeta javnega naročila:</w:t>
      </w:r>
      <w:r>
        <w:rPr>
          <w:rFonts w:ascii="Century Gothic" w:hAnsi="Century Gothic"/>
          <w:sz w:val="22"/>
        </w:rPr>
        <w:t xml:space="preserve"> </w:t>
      </w:r>
      <w:r w:rsidRPr="006D7D27">
        <w:rPr>
          <w:rFonts w:ascii="Century Gothic" w:hAnsi="Century Gothic" w:cs="Arial"/>
          <w:sz w:val="22"/>
        </w:rPr>
        <w:t xml:space="preserve">Nakup in dobava </w:t>
      </w:r>
      <w:r>
        <w:rPr>
          <w:rFonts w:ascii="Century Gothic" w:hAnsi="Century Gothic" w:cs="Arial"/>
          <w:sz w:val="22"/>
        </w:rPr>
        <w:t>101 dlančnika ter 49 robustnih tablic.</w:t>
      </w:r>
      <w:r w:rsidRPr="006D7D27">
        <w:rPr>
          <w:rFonts w:ascii="Century Gothic" w:hAnsi="Century Gothic" w:cs="Arial"/>
          <w:sz w:val="22"/>
        </w:rPr>
        <w:t xml:space="preserve"> </w:t>
      </w:r>
    </w:p>
    <w:p w14:paraId="50036E0D" w14:textId="77777777" w:rsidR="00E65A56" w:rsidRDefault="00E65A56" w:rsidP="00E65A56">
      <w:pPr>
        <w:spacing w:line="0" w:lineRule="atLeast"/>
        <w:rPr>
          <w:rFonts w:ascii="Century Gothic" w:hAnsi="Century Gothic" w:cs="Arial"/>
          <w:sz w:val="22"/>
        </w:rPr>
      </w:pPr>
    </w:p>
    <w:p w14:paraId="7C4DD5B6" w14:textId="4FCBEAB0" w:rsidR="006D7D27" w:rsidRDefault="006D7D27" w:rsidP="006D7D27">
      <w:pPr>
        <w:rPr>
          <w:rFonts w:ascii="Century Gothic" w:hAnsi="Century Gothic" w:cs="Arial"/>
          <w:sz w:val="22"/>
        </w:rPr>
      </w:pPr>
      <w:r>
        <w:rPr>
          <w:rFonts w:ascii="Century Gothic" w:hAnsi="Century Gothic" w:cs="Arial"/>
          <w:sz w:val="22"/>
        </w:rPr>
        <w:t>Podrobnejša specifikacija naročila je razvidna iz obrazca »Tehnične specifikacije«, obrazca »Predračun« (Word), vzorca pogodbe št. DLAN 2022 ter iz ostalih prilog dokumentacije v zvezi z oddajo javnega naročila.</w:t>
      </w:r>
    </w:p>
    <w:p w14:paraId="510CB45B" w14:textId="77777777" w:rsidR="006D7D27" w:rsidRDefault="006D7D27" w:rsidP="006D7D27">
      <w:pPr>
        <w:spacing w:line="0" w:lineRule="atLeast"/>
        <w:rPr>
          <w:rFonts w:ascii="Century Gothic" w:hAnsi="Century Gothic"/>
          <w:sz w:val="22"/>
        </w:rPr>
      </w:pPr>
    </w:p>
    <w:p w14:paraId="37A7C8CD" w14:textId="2619FCC9" w:rsidR="00287C44" w:rsidRDefault="006D7D27" w:rsidP="00E71853">
      <w:pPr>
        <w:spacing w:line="266" w:lineRule="auto"/>
        <w:ind w:right="20"/>
        <w:rPr>
          <w:rFonts w:ascii="Century Gothic" w:hAnsi="Century Gothic"/>
          <w:sz w:val="22"/>
        </w:rPr>
      </w:pPr>
      <w:r>
        <w:rPr>
          <w:rFonts w:ascii="Century Gothic" w:hAnsi="Century Gothic"/>
          <w:sz w:val="22"/>
        </w:rPr>
        <w:t xml:space="preserve">Javno naročilo je celovito. </w:t>
      </w:r>
      <w:r w:rsidR="00E65A56" w:rsidRPr="00E47CF4">
        <w:rPr>
          <w:rFonts w:ascii="Century Gothic" w:hAnsi="Century Gothic"/>
          <w:sz w:val="22"/>
        </w:rPr>
        <w:t>Variantne ponudbe niso dovoljene in se ne bodo upoštevale.</w:t>
      </w:r>
    </w:p>
    <w:p w14:paraId="4DACA3BF" w14:textId="77777777" w:rsidR="005312FE" w:rsidRPr="009536A8" w:rsidRDefault="00C91BF6" w:rsidP="001C59F5">
      <w:pPr>
        <w:pStyle w:val="Naslov1"/>
        <w:ind w:left="284"/>
        <w:rPr>
          <w:rFonts w:ascii="Century Gothic" w:hAnsi="Century Gothic"/>
          <w:sz w:val="22"/>
          <w:szCs w:val="22"/>
        </w:rPr>
      </w:pPr>
      <w:bookmarkStart w:id="10" w:name="_Toc87871711"/>
      <w:r w:rsidRPr="009536A8">
        <w:rPr>
          <w:rFonts w:ascii="Century Gothic" w:hAnsi="Century Gothic"/>
          <w:sz w:val="22"/>
          <w:szCs w:val="22"/>
        </w:rPr>
        <w:t>NAČIN ODDAJE JAVNEGA NAROČILA</w:t>
      </w:r>
      <w:bookmarkEnd w:id="6"/>
      <w:bookmarkEnd w:id="7"/>
      <w:bookmarkEnd w:id="10"/>
    </w:p>
    <w:p w14:paraId="4C57DC4D" w14:textId="364E932E" w:rsidR="00C329CC" w:rsidRDefault="00C329CC" w:rsidP="00C329CC">
      <w:pPr>
        <w:rPr>
          <w:rFonts w:ascii="Century Gothic" w:hAnsi="Century Gothic"/>
          <w:sz w:val="22"/>
        </w:rPr>
      </w:pPr>
      <w:bookmarkStart w:id="11" w:name="_Toc336851732"/>
      <w:bookmarkStart w:id="12" w:name="_Toc336851780"/>
      <w:r w:rsidRPr="00BD450F">
        <w:rPr>
          <w:rFonts w:ascii="Century Gothic" w:hAnsi="Century Gothic"/>
          <w:sz w:val="22"/>
        </w:rPr>
        <w:t>Za oddajo predmetnega naročila se v skladu s 40. členom Zakona o javnem naročanju (Uradni list RS, št. 91/15 in 14/18; v nadaljevanju ZJN-3) izvede odprti postopek.</w:t>
      </w:r>
    </w:p>
    <w:p w14:paraId="7F7121CD" w14:textId="12598897" w:rsidR="00D42CC9" w:rsidRDefault="00D42CC9" w:rsidP="00C329CC">
      <w:pPr>
        <w:rPr>
          <w:rFonts w:ascii="Century Gothic" w:hAnsi="Century Gothic"/>
          <w:sz w:val="22"/>
        </w:rPr>
      </w:pPr>
    </w:p>
    <w:p w14:paraId="4BEE92C6" w14:textId="77777777" w:rsidR="00E71853" w:rsidRPr="001F776A" w:rsidRDefault="00E71853" w:rsidP="00E71853">
      <w:pPr>
        <w:spacing w:line="0" w:lineRule="atLeast"/>
        <w:rPr>
          <w:rFonts w:ascii="Century Gothic" w:hAnsi="Century Gothic" w:cs="Arial"/>
          <w:sz w:val="22"/>
        </w:rPr>
      </w:pPr>
      <w:r w:rsidRPr="001F776A">
        <w:rPr>
          <w:rFonts w:ascii="Century Gothic" w:hAnsi="Century Gothic" w:cs="Arial"/>
          <w:sz w:val="22"/>
        </w:rPr>
        <w:t>Naročnik bo med ponudniki, ki bodo podali dopustno ponudbo, za predmetno naročilo izbral najugodnejšega, s katerim bo sklenil pogodbo za obdobje do izpolnitve vseh pogodbenih obveznosti od podpisa le-te.</w:t>
      </w:r>
    </w:p>
    <w:p w14:paraId="1C1F2B4E" w14:textId="72CCFEFD" w:rsidR="008E3599" w:rsidRDefault="008E3599" w:rsidP="00B82A92">
      <w:pPr>
        <w:spacing w:line="0" w:lineRule="atLeast"/>
        <w:rPr>
          <w:rFonts w:ascii="Century Gothic" w:hAnsi="Century Gothic" w:cs="Arial"/>
          <w:b/>
          <w:bCs/>
          <w:sz w:val="22"/>
        </w:rPr>
      </w:pPr>
    </w:p>
    <w:p w14:paraId="18A4264E" w14:textId="5580555A" w:rsidR="00D42CC9"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2E29A698" w14:textId="4B2A1034" w:rsidR="005312FE" w:rsidRDefault="00C91BF6" w:rsidP="001C59F5">
      <w:pPr>
        <w:pStyle w:val="Naslov1"/>
        <w:ind w:left="426" w:hanging="425"/>
        <w:rPr>
          <w:rFonts w:ascii="Century Gothic" w:hAnsi="Century Gothic"/>
          <w:sz w:val="22"/>
          <w:szCs w:val="22"/>
        </w:rPr>
      </w:pPr>
      <w:bookmarkStart w:id="13" w:name="_Toc525287445"/>
      <w:bookmarkStart w:id="14" w:name="_Toc525287446"/>
      <w:bookmarkStart w:id="15" w:name="_Toc525287447"/>
      <w:bookmarkStart w:id="16" w:name="_Toc464638490"/>
      <w:bookmarkStart w:id="17" w:name="_Toc464638491"/>
      <w:bookmarkStart w:id="18" w:name="_Toc87871712"/>
      <w:bookmarkEnd w:id="13"/>
      <w:bookmarkEnd w:id="14"/>
      <w:bookmarkEnd w:id="15"/>
      <w:bookmarkEnd w:id="16"/>
      <w:bookmarkEnd w:id="17"/>
      <w:r w:rsidRPr="009536A8">
        <w:rPr>
          <w:rFonts w:ascii="Century Gothic" w:hAnsi="Century Gothic"/>
          <w:sz w:val="22"/>
          <w:szCs w:val="22"/>
        </w:rPr>
        <w:t>rOK IN NAČIN PREDLOŽITVE PONUDBE</w:t>
      </w:r>
      <w:bookmarkEnd w:id="11"/>
      <w:bookmarkEnd w:id="12"/>
      <w:bookmarkEnd w:id="18"/>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lastRenderedPageBreak/>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28324289" w14:textId="4BE64B0D" w:rsidR="00BE5E63" w:rsidRPr="009536A8" w:rsidRDefault="00BE5E63" w:rsidP="00BE5E63">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B620FB">
        <w:rPr>
          <w:rFonts w:ascii="Century Gothic" w:hAnsi="Century Gothic" w:cs="Arial"/>
          <w:b/>
          <w:sz w:val="22"/>
          <w:lang w:eastAsia="sl-SI"/>
        </w:rPr>
        <w:t xml:space="preserve">najkasneje </w:t>
      </w:r>
      <w:r w:rsidRPr="00B620FB">
        <w:rPr>
          <w:rFonts w:ascii="Century Gothic" w:hAnsi="Century Gothic"/>
          <w:b/>
          <w:sz w:val="22"/>
        </w:rPr>
        <w:t xml:space="preserve">do </w:t>
      </w:r>
      <w:r w:rsidR="00B620FB" w:rsidRPr="00B620FB">
        <w:rPr>
          <w:rFonts w:ascii="Century Gothic" w:hAnsi="Century Gothic"/>
          <w:b/>
          <w:sz w:val="22"/>
        </w:rPr>
        <w:t>21</w:t>
      </w:r>
      <w:r w:rsidR="00044A08" w:rsidRPr="00B620FB">
        <w:rPr>
          <w:rFonts w:ascii="Century Gothic" w:hAnsi="Century Gothic"/>
          <w:b/>
          <w:sz w:val="22"/>
        </w:rPr>
        <w:t>.</w:t>
      </w:r>
      <w:r w:rsidR="00B620FB" w:rsidRPr="00B620FB">
        <w:rPr>
          <w:rFonts w:ascii="Century Gothic" w:hAnsi="Century Gothic"/>
          <w:b/>
          <w:sz w:val="22"/>
        </w:rPr>
        <w:t>12</w:t>
      </w:r>
      <w:r w:rsidR="00044A08" w:rsidRPr="00B620FB">
        <w:rPr>
          <w:rFonts w:ascii="Century Gothic" w:hAnsi="Century Gothic"/>
          <w:b/>
          <w:sz w:val="22"/>
        </w:rPr>
        <w:t>. 2021</w:t>
      </w:r>
      <w:r w:rsidRPr="00B620FB">
        <w:rPr>
          <w:rFonts w:ascii="Century Gothic" w:hAnsi="Century Gothic" w:cs="Arial"/>
          <w:i/>
          <w:sz w:val="22"/>
        </w:rPr>
        <w:t xml:space="preserve"> </w:t>
      </w:r>
      <w:r w:rsidRPr="00B620FB">
        <w:rPr>
          <w:rFonts w:ascii="Century Gothic" w:hAnsi="Century Gothic"/>
          <w:b/>
          <w:sz w:val="22"/>
        </w:rPr>
        <w:t xml:space="preserve">do </w:t>
      </w:r>
      <w:r w:rsidR="00B620FB" w:rsidRPr="00B620FB">
        <w:rPr>
          <w:rFonts w:ascii="Century Gothic" w:hAnsi="Century Gothic"/>
          <w:b/>
          <w:sz w:val="22"/>
        </w:rPr>
        <w:t>10</w:t>
      </w:r>
      <w:r w:rsidR="00141097" w:rsidRPr="00B620FB">
        <w:rPr>
          <w:rFonts w:ascii="Century Gothic" w:hAnsi="Century Gothic"/>
          <w:b/>
          <w:sz w:val="22"/>
        </w:rPr>
        <w:t>:</w:t>
      </w:r>
      <w:r w:rsidR="00B620FB" w:rsidRPr="00B620FB">
        <w:rPr>
          <w:rFonts w:ascii="Century Gothic" w:hAnsi="Century Gothic"/>
          <w:b/>
          <w:sz w:val="22"/>
        </w:rPr>
        <w:t>00</w:t>
      </w:r>
      <w:r w:rsidRPr="00B620FB">
        <w:rPr>
          <w:rFonts w:ascii="Century Gothic" w:hAnsi="Century Gothic"/>
          <w:sz w:val="22"/>
        </w:rPr>
        <w:t xml:space="preserve"> </w:t>
      </w:r>
      <w:r w:rsidRPr="00B620FB">
        <w:rPr>
          <w:rFonts w:ascii="Century Gothic" w:hAnsi="Century Gothic"/>
          <w:b/>
          <w:sz w:val="22"/>
        </w:rPr>
        <w:t>ure</w:t>
      </w:r>
      <w:r w:rsidRPr="00B620FB">
        <w:rPr>
          <w:rFonts w:ascii="Century Gothic" w:hAnsi="Century Gothic"/>
          <w:sz w:val="22"/>
        </w:rPr>
        <w:t xml:space="preserve">. </w:t>
      </w:r>
      <w:r w:rsidRPr="00CD1D95">
        <w:rPr>
          <w:rFonts w:ascii="Century Gothic" w:hAnsi="Century Gothic"/>
          <w:sz w:val="22"/>
        </w:rPr>
        <w:t>Za</w:t>
      </w:r>
      <w:r w:rsidRPr="008A3802">
        <w:rPr>
          <w:rFonts w:ascii="Century Gothic" w:hAnsi="Century Gothic"/>
          <w:sz w:val="22"/>
        </w:rPr>
        <w:t xml:space="preserve"> </w:t>
      </w:r>
      <w:r w:rsidRPr="009536A8">
        <w:rPr>
          <w:rFonts w:ascii="Century Gothic" w:hAnsi="Century Gothic"/>
          <w:sz w:val="22"/>
        </w:rPr>
        <w:t>oddano ponudbo se šteje ponudba, ki je v sistemu e-JN označena s statusom »ODDANA«.</w:t>
      </w:r>
    </w:p>
    <w:p w14:paraId="2B2F583D" w14:textId="77777777" w:rsidR="00BE5E63" w:rsidRPr="009536A8" w:rsidRDefault="00BE5E63" w:rsidP="00BE5E63">
      <w:pPr>
        <w:rPr>
          <w:rFonts w:ascii="Century Gothic" w:hAnsi="Century Gothic"/>
          <w:sz w:val="22"/>
        </w:rPr>
      </w:pPr>
    </w:p>
    <w:p w14:paraId="5258E72A" w14:textId="77777777" w:rsidR="00BE5E63" w:rsidRPr="009536A8" w:rsidRDefault="00BE5E63" w:rsidP="00BE5E63">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9536A8" w:rsidRDefault="00BE5E63" w:rsidP="00BE5E63">
      <w:pPr>
        <w:rPr>
          <w:rFonts w:ascii="Century Gothic" w:hAnsi="Century Gothic"/>
          <w:sz w:val="22"/>
        </w:rPr>
      </w:pPr>
    </w:p>
    <w:p w14:paraId="6AD5CC85" w14:textId="77777777" w:rsidR="00BE5E63" w:rsidRPr="009536A8" w:rsidRDefault="00BE5E63" w:rsidP="00BE5E63">
      <w:pPr>
        <w:rPr>
          <w:rFonts w:ascii="Century Gothic" w:hAnsi="Century Gothic"/>
          <w:sz w:val="22"/>
        </w:rPr>
      </w:pPr>
      <w:r w:rsidRPr="009536A8">
        <w:rPr>
          <w:rFonts w:ascii="Century Gothic" w:hAnsi="Century Gothic"/>
          <w:sz w:val="22"/>
        </w:rPr>
        <w:t>Po preteku roka za predložitev ponudb ponudbe ne bo več mogoče oddati.</w:t>
      </w:r>
    </w:p>
    <w:p w14:paraId="27140174" w14:textId="77777777" w:rsidR="00BE5E63" w:rsidRPr="00332DD4" w:rsidRDefault="00BE5E63" w:rsidP="00BE5E63">
      <w:pPr>
        <w:rPr>
          <w:rFonts w:ascii="Century Gothic" w:hAnsi="Century Gothic"/>
          <w:sz w:val="22"/>
        </w:rPr>
      </w:pPr>
    </w:p>
    <w:p w14:paraId="458891C9" w14:textId="39FDC885" w:rsidR="00BE5E63" w:rsidRPr="005A087C" w:rsidRDefault="00BE5E63" w:rsidP="00BE5E63">
      <w:pPr>
        <w:rPr>
          <w:rFonts w:ascii="Century Gothic" w:hAnsi="Century Gothic"/>
          <w:b/>
          <w:bCs/>
          <w:sz w:val="22"/>
        </w:rPr>
      </w:pPr>
      <w:r w:rsidRPr="005A087C">
        <w:rPr>
          <w:rFonts w:ascii="Century Gothic" w:hAnsi="Century Gothic"/>
          <w:b/>
          <w:bCs/>
          <w:sz w:val="22"/>
        </w:rPr>
        <w:t>Dostop do povezave za oddajo elektronske ponudbe v tem postopku javnega naročila je na naslednji povezavi:</w:t>
      </w:r>
      <w:r w:rsidR="007C11AB" w:rsidRPr="005A087C">
        <w:rPr>
          <w:rFonts w:ascii="Century Gothic" w:hAnsi="Century Gothic"/>
          <w:b/>
          <w:bCs/>
          <w:sz w:val="22"/>
        </w:rPr>
        <w:t xml:space="preserve"> </w:t>
      </w:r>
    </w:p>
    <w:p w14:paraId="58025E19" w14:textId="6DE0BF5E" w:rsidR="005A087C" w:rsidRPr="005A087C" w:rsidRDefault="005A087C" w:rsidP="00BE5E63">
      <w:pPr>
        <w:rPr>
          <w:rFonts w:ascii="Century Gothic" w:hAnsi="Century Gothic"/>
          <w:b/>
          <w:bCs/>
          <w:sz w:val="22"/>
        </w:rPr>
      </w:pPr>
    </w:p>
    <w:p w14:paraId="621A74A1" w14:textId="4D2B3423" w:rsidR="005A087C" w:rsidRDefault="00CD3F31" w:rsidP="00BE5E63">
      <w:pPr>
        <w:rPr>
          <w:rFonts w:ascii="Century Gothic" w:hAnsi="Century Gothic"/>
          <w:b/>
          <w:bCs/>
          <w:color w:val="FF0000"/>
          <w:sz w:val="22"/>
        </w:rPr>
      </w:pPr>
      <w:hyperlink r:id="rId13" w:history="1">
        <w:r w:rsidR="005A087C" w:rsidRPr="00C727BF">
          <w:rPr>
            <w:rStyle w:val="Hiperpovezava"/>
            <w:rFonts w:ascii="Century Gothic" w:hAnsi="Century Gothic"/>
            <w:b/>
            <w:bCs/>
            <w:sz w:val="22"/>
          </w:rPr>
          <w:t>https://ejn.gov.si/ponudba/pages/aktualno/aktualno_jnc_podrobno.xhtml?zadevaId=8583</w:t>
        </w:r>
      </w:hyperlink>
    </w:p>
    <w:p w14:paraId="162C50A8" w14:textId="0D6D6FB6" w:rsidR="00FE0500" w:rsidRPr="009536A8" w:rsidRDefault="001E1797" w:rsidP="00372F46">
      <w:pPr>
        <w:pStyle w:val="Naslov1"/>
        <w:ind w:left="142" w:hanging="142"/>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87871713"/>
      <w:bookmarkEnd w:id="19"/>
      <w:bookmarkEnd w:id="20"/>
      <w:r w:rsidRPr="009536A8">
        <w:rPr>
          <w:rFonts w:ascii="Century Gothic" w:hAnsi="Century Gothic"/>
          <w:sz w:val="22"/>
          <w:szCs w:val="22"/>
        </w:rPr>
        <w:t xml:space="preserve">INFORMACIJE V ZVEZI Z </w:t>
      </w:r>
      <w:r w:rsidR="00C91BF6" w:rsidRPr="009536A8">
        <w:rPr>
          <w:rFonts w:ascii="Century Gothic" w:hAnsi="Century Gothic"/>
          <w:sz w:val="22"/>
          <w:szCs w:val="22"/>
        </w:rPr>
        <w:t>ODPIRANJ</w:t>
      </w:r>
      <w:r w:rsidRPr="009536A8">
        <w:rPr>
          <w:rFonts w:ascii="Century Gothic" w:hAnsi="Century Gothic"/>
          <w:sz w:val="22"/>
          <w:szCs w:val="22"/>
        </w:rPr>
        <w:t>EM</w:t>
      </w:r>
      <w:r w:rsidR="00C91BF6" w:rsidRPr="009536A8">
        <w:rPr>
          <w:rFonts w:ascii="Century Gothic" w:hAnsi="Century Gothic"/>
          <w:sz w:val="22"/>
          <w:szCs w:val="22"/>
        </w:rPr>
        <w:t xml:space="preserve"> PONUDB</w:t>
      </w:r>
      <w:bookmarkEnd w:id="21"/>
      <w:bookmarkEnd w:id="22"/>
      <w:bookmarkEnd w:id="23"/>
      <w:r w:rsidR="00B55B72" w:rsidRPr="009536A8">
        <w:rPr>
          <w:rFonts w:ascii="Century Gothic" w:hAnsi="Century Gothic"/>
          <w:sz w:val="22"/>
          <w:szCs w:val="22"/>
        </w:rPr>
        <w:t xml:space="preserve"> </w:t>
      </w:r>
    </w:p>
    <w:p w14:paraId="1F906C3E" w14:textId="60782AB1" w:rsidR="006B3B55" w:rsidRPr="009536A8" w:rsidRDefault="006B3B55" w:rsidP="006B3B55">
      <w:pPr>
        <w:rPr>
          <w:rFonts w:ascii="Century Gothic" w:hAnsi="Century Gothic" w:cs="Arial"/>
          <w:sz w:val="22"/>
          <w:lang w:eastAsia="sl-SI"/>
        </w:rPr>
      </w:pPr>
      <w:r w:rsidRPr="009536A8">
        <w:rPr>
          <w:rFonts w:ascii="Century Gothic" w:hAnsi="Century Gothic" w:cs="Arial"/>
          <w:sz w:val="22"/>
        </w:rPr>
        <w:t xml:space="preserve">Odpiranje ponudb bo potekalo avtomatično v sistemu e-JN </w:t>
      </w:r>
      <w:r w:rsidRPr="00B620FB">
        <w:rPr>
          <w:rFonts w:ascii="Century Gothic" w:hAnsi="Century Gothic" w:cs="Arial"/>
          <w:b/>
          <w:bCs/>
          <w:sz w:val="22"/>
        </w:rPr>
        <w:t>dne</w:t>
      </w:r>
      <w:r w:rsidR="007C11AB" w:rsidRPr="00B620FB">
        <w:rPr>
          <w:rFonts w:ascii="Century Gothic" w:hAnsi="Century Gothic" w:cs="Arial"/>
          <w:b/>
          <w:bCs/>
          <w:sz w:val="22"/>
        </w:rPr>
        <w:t xml:space="preserve"> </w:t>
      </w:r>
      <w:r w:rsidR="00B620FB" w:rsidRPr="00B620FB">
        <w:rPr>
          <w:rFonts w:ascii="Century Gothic" w:hAnsi="Century Gothic" w:cs="Arial"/>
          <w:b/>
          <w:bCs/>
          <w:sz w:val="22"/>
        </w:rPr>
        <w:t>21</w:t>
      </w:r>
      <w:r w:rsidRPr="00B620FB">
        <w:rPr>
          <w:rFonts w:ascii="Century Gothic" w:hAnsi="Century Gothic"/>
          <w:b/>
          <w:bCs/>
          <w:sz w:val="22"/>
        </w:rPr>
        <w:t>.</w:t>
      </w:r>
      <w:r w:rsidR="00B620FB" w:rsidRPr="00B620FB">
        <w:rPr>
          <w:rFonts w:ascii="Century Gothic" w:hAnsi="Century Gothic"/>
          <w:b/>
          <w:bCs/>
          <w:sz w:val="22"/>
        </w:rPr>
        <w:t>12</w:t>
      </w:r>
      <w:r w:rsidRPr="00B620FB">
        <w:rPr>
          <w:rFonts w:ascii="Century Gothic" w:hAnsi="Century Gothic"/>
          <w:b/>
          <w:bCs/>
          <w:sz w:val="22"/>
        </w:rPr>
        <w:t>.2021</w:t>
      </w:r>
      <w:r w:rsidRPr="00B620FB">
        <w:rPr>
          <w:rFonts w:ascii="Century Gothic" w:hAnsi="Century Gothic" w:cs="Arial"/>
          <w:b/>
          <w:bCs/>
          <w:i/>
          <w:sz w:val="22"/>
        </w:rPr>
        <w:t xml:space="preserve">  </w:t>
      </w:r>
      <w:r w:rsidRPr="00B620FB">
        <w:rPr>
          <w:rFonts w:ascii="Century Gothic" w:hAnsi="Century Gothic"/>
          <w:b/>
          <w:bCs/>
          <w:sz w:val="22"/>
        </w:rPr>
        <w:t xml:space="preserve"> </w:t>
      </w:r>
      <w:r w:rsidRPr="007C11AB">
        <w:rPr>
          <w:rFonts w:ascii="Century Gothic" w:hAnsi="Century Gothic"/>
          <w:sz w:val="22"/>
        </w:rPr>
        <w:t xml:space="preserve">in se bo začelo </w:t>
      </w:r>
      <w:r w:rsidRPr="00B620FB">
        <w:rPr>
          <w:rFonts w:ascii="Century Gothic" w:hAnsi="Century Gothic"/>
          <w:b/>
          <w:sz w:val="22"/>
        </w:rPr>
        <w:t xml:space="preserve">ob </w:t>
      </w:r>
      <w:r w:rsidR="00B620FB" w:rsidRPr="00B620FB">
        <w:rPr>
          <w:rFonts w:ascii="Century Gothic" w:hAnsi="Century Gothic"/>
          <w:b/>
          <w:sz w:val="22"/>
        </w:rPr>
        <w:t>10</w:t>
      </w:r>
      <w:r w:rsidR="002F5716" w:rsidRPr="00B620FB">
        <w:rPr>
          <w:rFonts w:ascii="Century Gothic" w:hAnsi="Century Gothic"/>
          <w:b/>
          <w:sz w:val="22"/>
        </w:rPr>
        <w:t>:</w:t>
      </w:r>
      <w:r w:rsidR="00B620FB" w:rsidRPr="00B620FB">
        <w:rPr>
          <w:rFonts w:ascii="Century Gothic" w:hAnsi="Century Gothic"/>
          <w:b/>
          <w:sz w:val="22"/>
        </w:rPr>
        <w:t>05</w:t>
      </w:r>
      <w:r w:rsidRPr="00B620FB">
        <w:rPr>
          <w:rFonts w:ascii="Century Gothic" w:hAnsi="Century Gothic"/>
          <w:b/>
          <w:sz w:val="22"/>
        </w:rPr>
        <w:t xml:space="preserve"> uri</w:t>
      </w:r>
      <w:r w:rsidRPr="00B620FB">
        <w:rPr>
          <w:rFonts w:ascii="Century Gothic" w:hAnsi="Century Gothic"/>
          <w:sz w:val="22"/>
        </w:rPr>
        <w:t xml:space="preserve"> </w:t>
      </w:r>
      <w:r w:rsidRPr="007C11AB">
        <w:rPr>
          <w:rFonts w:ascii="Century Gothic" w:hAnsi="Century Gothic"/>
          <w:sz w:val="22"/>
        </w:rPr>
        <w:t xml:space="preserve">na spletnem naslovu </w:t>
      </w:r>
      <w:hyperlink r:id="rId14" w:history="1">
        <w:r w:rsidRPr="007C11AB">
          <w:rPr>
            <w:rStyle w:val="Hiperpovezava"/>
            <w:rFonts w:ascii="Century Gothic" w:hAnsi="Century Gothic" w:cs="Arial"/>
            <w:sz w:val="22"/>
            <w:lang w:eastAsia="sl-SI"/>
          </w:rPr>
          <w:t>https://ejn.gov.si</w:t>
        </w:r>
      </w:hyperlink>
      <w:r w:rsidRPr="007C11AB">
        <w:rPr>
          <w:rFonts w:ascii="Century Gothic" w:hAnsi="Century Gothic" w:cs="Arial"/>
          <w:sz w:val="22"/>
          <w:lang w:eastAsia="sl-SI"/>
        </w:rPr>
        <w:t>.</w:t>
      </w:r>
      <w:r w:rsidRPr="009536A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1BD84768" w:rsidR="006B3B55" w:rsidRDefault="006B3B55" w:rsidP="006B3B55">
      <w:pPr>
        <w:rPr>
          <w:rFonts w:ascii="Century Gothic" w:hAnsi="Century Gothic"/>
          <w:sz w:val="22"/>
        </w:rPr>
      </w:pPr>
      <w:r w:rsidRPr="00D367C6">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87871714"/>
      <w:bookmarkEnd w:id="24"/>
      <w:bookmarkEnd w:id="25"/>
      <w:bookmarkEnd w:id="26"/>
      <w:bookmarkEnd w:id="27"/>
      <w:bookmarkEnd w:id="28"/>
      <w:bookmarkEnd w:id="29"/>
      <w:bookmarkEnd w:id="30"/>
      <w:r w:rsidRPr="009536A8">
        <w:rPr>
          <w:rFonts w:ascii="Century Gothic" w:hAnsi="Century Gothic"/>
          <w:sz w:val="22"/>
          <w:szCs w:val="22"/>
        </w:rPr>
        <w:t>PRAVNA PODLAGA</w:t>
      </w:r>
      <w:bookmarkEnd w:id="31"/>
      <w:bookmarkEnd w:id="32"/>
      <w:bookmarkEnd w:id="33"/>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4" w:name="_Toc464638497"/>
      <w:bookmarkStart w:id="35" w:name="_Toc464638498"/>
      <w:bookmarkStart w:id="36" w:name="_Toc336851735"/>
      <w:bookmarkStart w:id="37" w:name="_Toc336851783"/>
      <w:bookmarkStart w:id="38" w:name="_Toc371662750"/>
      <w:bookmarkStart w:id="39" w:name="_Toc87871715"/>
      <w:bookmarkStart w:id="40" w:name="_Toc336851736"/>
      <w:bookmarkStart w:id="41" w:name="_Toc336851784"/>
      <w:bookmarkEnd w:id="34"/>
      <w:bookmarkEnd w:id="35"/>
      <w:r w:rsidRPr="009536A8">
        <w:rPr>
          <w:rFonts w:ascii="Century Gothic" w:hAnsi="Century Gothic"/>
          <w:sz w:val="22"/>
          <w:szCs w:val="22"/>
        </w:rPr>
        <w:lastRenderedPageBreak/>
        <w:t xml:space="preserve">TEMELJNA PRAVILA </w:t>
      </w:r>
      <w:bookmarkEnd w:id="36"/>
      <w:bookmarkEnd w:id="37"/>
      <w:r w:rsidRPr="009536A8">
        <w:rPr>
          <w:rFonts w:ascii="Century Gothic" w:hAnsi="Century Gothic"/>
          <w:sz w:val="22"/>
          <w:szCs w:val="22"/>
        </w:rPr>
        <w:t>za dostop, obvestila in pojasnila v zvezi z razpisno dokumentacijo</w:t>
      </w:r>
      <w:bookmarkEnd w:id="38"/>
      <w:bookmarkEnd w:id="39"/>
    </w:p>
    <w:p w14:paraId="79DDB006" w14:textId="77777777" w:rsidR="00400A3C" w:rsidRPr="009F47B4" w:rsidRDefault="00C91BF6" w:rsidP="009F47B4">
      <w:pPr>
        <w:pStyle w:val="Naslov2"/>
        <w:ind w:left="499"/>
        <w:rPr>
          <w:rFonts w:ascii="Century Gothic" w:hAnsi="Century Gothic"/>
          <w:sz w:val="22"/>
          <w:szCs w:val="22"/>
        </w:rPr>
      </w:pPr>
      <w:bookmarkStart w:id="42" w:name="_Toc87871716"/>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40"/>
      <w:bookmarkEnd w:id="41"/>
      <w:bookmarkEnd w:id="42"/>
    </w:p>
    <w:p w14:paraId="48B6D362" w14:textId="4FDAEABE" w:rsidR="00400A3C" w:rsidRPr="00143338" w:rsidRDefault="00400A3C" w:rsidP="00400A3C">
      <w:pPr>
        <w:rPr>
          <w:rFonts w:ascii="Century Gothic" w:hAnsi="Century Gothic"/>
          <w:sz w:val="22"/>
        </w:rPr>
      </w:pPr>
      <w:r w:rsidRPr="00143338">
        <w:rPr>
          <w:rFonts w:ascii="Century Gothic" w:hAnsi="Century Gothic"/>
          <w:sz w:val="22"/>
        </w:rPr>
        <w:t>Razpisno dokumentacijo lahko ponudniki dobijo na</w:t>
      </w:r>
      <w:r w:rsidR="00E944C3" w:rsidRPr="00143338">
        <w:rPr>
          <w:rFonts w:ascii="Century Gothic" w:hAnsi="Century Gothic"/>
          <w:sz w:val="22"/>
        </w:rPr>
        <w:t xml:space="preserve"> Portal</w:t>
      </w:r>
      <w:r w:rsidR="008276F4" w:rsidRPr="00143338">
        <w:rPr>
          <w:rFonts w:ascii="Century Gothic" w:hAnsi="Century Gothic"/>
          <w:sz w:val="22"/>
        </w:rPr>
        <w:t xml:space="preserve"> javnih naročil ter</w:t>
      </w:r>
      <w:r w:rsidR="004A04C2">
        <w:rPr>
          <w:rFonts w:ascii="Century Gothic" w:hAnsi="Century Gothic"/>
          <w:sz w:val="22"/>
        </w:rPr>
        <w:t xml:space="preserve"> na</w:t>
      </w:r>
      <w:r w:rsidR="008276F4" w:rsidRPr="00143338">
        <w:rPr>
          <w:rFonts w:ascii="Century Gothic" w:hAnsi="Century Gothic"/>
          <w:sz w:val="22"/>
        </w:rPr>
        <w:t xml:space="preserve"> </w:t>
      </w:r>
      <w:r w:rsidRPr="00143338">
        <w:rPr>
          <w:rFonts w:ascii="Century Gothic" w:hAnsi="Century Gothic"/>
          <w:sz w:val="22"/>
        </w:rPr>
        <w:t>spletnih straneh</w:t>
      </w:r>
      <w:r w:rsidR="00957CA5" w:rsidRPr="00143338">
        <w:rPr>
          <w:rFonts w:ascii="Century Gothic" w:hAnsi="Century Gothic"/>
          <w:sz w:val="22"/>
        </w:rPr>
        <w:t xml:space="preserve"> naročnika</w:t>
      </w:r>
      <w:r w:rsidRPr="00143338">
        <w:rPr>
          <w:rFonts w:ascii="Century Gothic" w:hAnsi="Century Gothic"/>
          <w:sz w:val="22"/>
        </w:rPr>
        <w:t xml:space="preserve">, na naslovu </w:t>
      </w:r>
      <w:hyperlink r:id="rId15" w:history="1">
        <w:r w:rsidR="006A7CAB" w:rsidRPr="00143338">
          <w:rPr>
            <w:rStyle w:val="Hiperpovezava"/>
            <w:rFonts w:ascii="Century Gothic" w:hAnsi="Century Gothic"/>
            <w:color w:val="auto"/>
            <w:sz w:val="22"/>
          </w:rPr>
          <w:t>http://www.sidg.si/index.php/javna-narocila-in-razpisi/za-izvajalce/aktualna-javna-narocila</w:t>
        </w:r>
      </w:hyperlink>
      <w:r w:rsidR="0087581D" w:rsidRPr="00143338">
        <w:rPr>
          <w:rStyle w:val="Hiperpovezava"/>
          <w:rFonts w:ascii="Century Gothic" w:hAnsi="Century Gothic"/>
          <w:color w:val="auto"/>
          <w:sz w:val="22"/>
        </w:rPr>
        <w:t>.</w:t>
      </w:r>
    </w:p>
    <w:p w14:paraId="0BC98E11" w14:textId="77777777" w:rsidR="00400A3C" w:rsidRPr="009536A8" w:rsidRDefault="00400A3C" w:rsidP="00400A3C">
      <w:pPr>
        <w:pStyle w:val="Naslov2"/>
        <w:rPr>
          <w:rFonts w:ascii="Century Gothic" w:hAnsi="Century Gothic"/>
          <w:sz w:val="22"/>
          <w:szCs w:val="22"/>
        </w:rPr>
      </w:pPr>
      <w:bookmarkStart w:id="43" w:name="_Toc464638501"/>
      <w:bookmarkStart w:id="44" w:name="_Toc464638503"/>
      <w:bookmarkStart w:id="45" w:name="_Toc336851737"/>
      <w:bookmarkStart w:id="46" w:name="_Toc336851785"/>
      <w:bookmarkStart w:id="47" w:name="_Toc87871717"/>
      <w:bookmarkEnd w:id="43"/>
      <w:bookmarkEnd w:id="44"/>
      <w:r w:rsidRPr="009536A8">
        <w:rPr>
          <w:rFonts w:ascii="Century Gothic" w:hAnsi="Century Gothic"/>
          <w:sz w:val="22"/>
          <w:szCs w:val="22"/>
        </w:rPr>
        <w:t>obvestila in pojasnila v zvezi z razpisno dokumentacijo</w:t>
      </w:r>
      <w:bookmarkEnd w:id="45"/>
      <w:bookmarkEnd w:id="46"/>
      <w:bookmarkEnd w:id="47"/>
    </w:p>
    <w:p w14:paraId="0EB81305" w14:textId="77777777" w:rsidR="00BA7A4A" w:rsidRPr="009536A8" w:rsidRDefault="00BA7A4A" w:rsidP="00BA7A4A">
      <w:pPr>
        <w:rPr>
          <w:rFonts w:ascii="Century Gothic" w:hAnsi="Century Gothic"/>
          <w:sz w:val="22"/>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32CF0302" w:rsidR="00BA7A4A" w:rsidRPr="007C11AB" w:rsidRDefault="00BA7A4A" w:rsidP="00BA7A4A">
      <w:pPr>
        <w:rPr>
          <w:rFonts w:ascii="Century Gothic" w:hAnsi="Century Gothic"/>
          <w:color w:val="FF0000"/>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do </w:t>
      </w:r>
      <w:r w:rsidRPr="007C11AB">
        <w:rPr>
          <w:rFonts w:ascii="Century Gothic" w:hAnsi="Century Gothic"/>
          <w:sz w:val="22"/>
        </w:rPr>
        <w:t xml:space="preserve">vključno </w:t>
      </w:r>
      <w:r w:rsidR="00D03EE2" w:rsidRPr="00D03EE2">
        <w:rPr>
          <w:rFonts w:ascii="Century Gothic" w:hAnsi="Century Gothic"/>
          <w:b/>
          <w:bCs/>
          <w:sz w:val="22"/>
        </w:rPr>
        <w:t>09</w:t>
      </w:r>
      <w:r w:rsidR="00F64480" w:rsidRPr="00D03EE2">
        <w:rPr>
          <w:rFonts w:ascii="Century Gothic" w:hAnsi="Century Gothic"/>
          <w:b/>
          <w:bCs/>
          <w:sz w:val="22"/>
        </w:rPr>
        <w:t>.</w:t>
      </w:r>
      <w:r w:rsidR="00D03EE2" w:rsidRPr="00D03EE2">
        <w:rPr>
          <w:rFonts w:ascii="Century Gothic" w:hAnsi="Century Gothic"/>
          <w:b/>
          <w:bCs/>
          <w:sz w:val="22"/>
        </w:rPr>
        <w:t>12</w:t>
      </w:r>
      <w:r w:rsidR="00F64480" w:rsidRPr="00D03EE2">
        <w:rPr>
          <w:rFonts w:ascii="Century Gothic" w:hAnsi="Century Gothic"/>
          <w:b/>
          <w:bCs/>
          <w:sz w:val="22"/>
        </w:rPr>
        <w:t>.2021</w:t>
      </w:r>
      <w:r w:rsidRPr="00D03EE2">
        <w:rPr>
          <w:rFonts w:ascii="Century Gothic" w:hAnsi="Century Gothic"/>
          <w:b/>
          <w:bCs/>
          <w:sz w:val="22"/>
        </w:rPr>
        <w:t xml:space="preserve">  do</w:t>
      </w:r>
      <w:r w:rsidR="00A116E8" w:rsidRPr="00D03EE2">
        <w:rPr>
          <w:rFonts w:ascii="Century Gothic" w:hAnsi="Century Gothic"/>
          <w:b/>
          <w:bCs/>
          <w:sz w:val="22"/>
        </w:rPr>
        <w:t xml:space="preserve"> </w:t>
      </w:r>
      <w:r w:rsidR="00D03EE2" w:rsidRPr="00D03EE2">
        <w:rPr>
          <w:rFonts w:ascii="Century Gothic" w:hAnsi="Century Gothic"/>
          <w:b/>
          <w:bCs/>
          <w:sz w:val="22"/>
        </w:rPr>
        <w:t>08</w:t>
      </w:r>
      <w:r w:rsidR="00F64480" w:rsidRPr="00D03EE2">
        <w:rPr>
          <w:rFonts w:ascii="Century Gothic" w:hAnsi="Century Gothic"/>
          <w:b/>
          <w:bCs/>
          <w:sz w:val="22"/>
        </w:rPr>
        <w:t>:</w:t>
      </w:r>
      <w:r w:rsidR="00D03EE2" w:rsidRPr="00D03EE2">
        <w:rPr>
          <w:rFonts w:ascii="Century Gothic" w:hAnsi="Century Gothic"/>
          <w:b/>
          <w:bCs/>
          <w:sz w:val="22"/>
        </w:rPr>
        <w:t>00</w:t>
      </w:r>
      <w:r w:rsidRPr="00D03EE2">
        <w:rPr>
          <w:rFonts w:ascii="Century Gothic" w:hAnsi="Century Gothic"/>
          <w:b/>
          <w:bCs/>
          <w:sz w:val="22"/>
        </w:rPr>
        <w:t xml:space="preserve"> ure</w:t>
      </w:r>
      <w:r w:rsidR="00F64480" w:rsidRPr="00D03EE2">
        <w:rPr>
          <w:rFonts w:ascii="Century Gothic" w:hAnsi="Century Gothic"/>
          <w:b/>
          <w:bCs/>
          <w:sz w:val="22"/>
        </w:rPr>
        <w:t>.</w:t>
      </w:r>
      <w:r w:rsidRPr="00D03EE2">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1847B373" w:rsidR="00BA7A4A"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0E6A2550" w14:textId="3FC286F1" w:rsidR="005312FE" w:rsidRPr="009536A8" w:rsidRDefault="00C544F8" w:rsidP="004A60C8">
      <w:pPr>
        <w:pStyle w:val="Naslov1"/>
        <w:ind w:left="426"/>
        <w:rPr>
          <w:rFonts w:ascii="Century Gothic" w:hAnsi="Century Gothic"/>
          <w:sz w:val="22"/>
          <w:szCs w:val="22"/>
        </w:rPr>
      </w:pPr>
      <w:bookmarkStart w:id="68" w:name="_Toc87871718"/>
      <w:r w:rsidRPr="009536A8">
        <w:rPr>
          <w:rFonts w:ascii="Century Gothic" w:hAnsi="Century Gothic"/>
          <w:sz w:val="22"/>
          <w:szCs w:val="22"/>
        </w:rPr>
        <w:t>POGOJI ZA SODELOVANJE IN RAZLOGI ZA IZKLJUČITEV</w:t>
      </w:r>
      <w:bookmarkEnd w:id="68"/>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3C8EEF24"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24BF9D99"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7D37F35D" w:rsidR="00C544F8" w:rsidRPr="009536A8" w:rsidRDefault="00C544F8" w:rsidP="00C544F8">
      <w:pPr>
        <w:rPr>
          <w:rFonts w:ascii="Century Gothic" w:hAnsi="Century Gothic"/>
          <w:sz w:val="22"/>
        </w:rPr>
      </w:pPr>
      <w:r w:rsidRPr="009536A8">
        <w:rPr>
          <w:rFonts w:ascii="Century Gothic" w:hAnsi="Century Gothic"/>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r w:rsidR="008F20B3">
        <w:rPr>
          <w:rFonts w:ascii="Century Gothic" w:hAnsi="Century Gothic"/>
          <w:sz w:val="22"/>
        </w:rPr>
        <w:t>).</w:t>
      </w:r>
    </w:p>
    <w:p w14:paraId="1B7A44FE" w14:textId="77777777" w:rsidR="006E12C6" w:rsidRDefault="006E12C6" w:rsidP="00AA0955">
      <w:pPr>
        <w:rPr>
          <w:rFonts w:ascii="Century Gothic" w:hAnsi="Century Gothic"/>
          <w:sz w:val="22"/>
        </w:rPr>
      </w:pPr>
    </w:p>
    <w:p w14:paraId="2DCF5623" w14:textId="554A3905" w:rsidR="00AA0955" w:rsidRPr="009536A8" w:rsidRDefault="00AA0955" w:rsidP="00AA0955">
      <w:pPr>
        <w:rPr>
          <w:rFonts w:ascii="Century Gothic" w:hAnsi="Century Gothic"/>
          <w:sz w:val="22"/>
        </w:rPr>
      </w:pPr>
      <w:r w:rsidRPr="009536A8">
        <w:rPr>
          <w:rFonts w:ascii="Century Gothic" w:hAnsi="Century Gothic"/>
          <w:sz w:val="22"/>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3D7E14E3"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Podizvajalci, ki bodo v javno naročilo vključeni po sklenitvi</w:t>
      </w:r>
      <w:r w:rsidR="004677D4">
        <w:rPr>
          <w:rFonts w:ascii="Century Gothic" w:hAnsi="Century Gothic" w:cs="Arial"/>
          <w:sz w:val="22"/>
          <w:lang w:eastAsia="zh-CN"/>
        </w:rPr>
        <w:t xml:space="preserve"> </w:t>
      </w:r>
      <w:r w:rsidR="00044A8A">
        <w:rPr>
          <w:rFonts w:ascii="Century Gothic" w:hAnsi="Century Gothic" w:cs="Arial"/>
          <w:sz w:val="22"/>
          <w:lang w:eastAsia="zh-CN"/>
        </w:rPr>
        <w:t xml:space="preserve">pogodbe </w:t>
      </w:r>
      <w:r w:rsidRPr="009536A8">
        <w:rPr>
          <w:rFonts w:ascii="Century Gothic" w:hAnsi="Century Gothic" w:cs="Arial"/>
          <w:sz w:val="22"/>
          <w:lang w:eastAsia="zh-CN"/>
        </w:rPr>
        <w:t xml:space="preserve">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69"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0148AE" w:rsidRDefault="00470C58" w:rsidP="00470C58">
      <w:pPr>
        <w:rPr>
          <w:rFonts w:ascii="Century Gothic" w:hAnsi="Century Gothic"/>
          <w:color w:val="FF0000"/>
          <w:sz w:val="22"/>
        </w:rPr>
      </w:pPr>
    </w:p>
    <w:p w14:paraId="2356AE4D" w14:textId="32F480F5" w:rsidR="00470C58" w:rsidRPr="0086615D" w:rsidRDefault="00470C58" w:rsidP="00470C58">
      <w:pPr>
        <w:rPr>
          <w:rFonts w:ascii="Century Gothic" w:hAnsi="Century Gothic"/>
          <w:sz w:val="22"/>
        </w:rPr>
      </w:pPr>
      <w:r w:rsidRPr="002B6DA1">
        <w:rPr>
          <w:rFonts w:ascii="Century Gothic" w:hAnsi="Century Gothic"/>
          <w:sz w:val="22"/>
        </w:rPr>
        <w:t>Za skupne ponudbe in ponudbe s podizvajalci je treba upoštevati še točki 1</w:t>
      </w:r>
      <w:r w:rsidR="0086615D" w:rsidRPr="002B6DA1">
        <w:rPr>
          <w:rFonts w:ascii="Century Gothic" w:hAnsi="Century Gothic"/>
          <w:sz w:val="22"/>
        </w:rPr>
        <w:t>0</w:t>
      </w:r>
      <w:r w:rsidRPr="002B6DA1">
        <w:rPr>
          <w:rFonts w:ascii="Century Gothic" w:hAnsi="Century Gothic"/>
          <w:sz w:val="22"/>
        </w:rPr>
        <w:t>.2.1 (Skupna ponudba) in 1</w:t>
      </w:r>
      <w:r w:rsidR="0086615D" w:rsidRPr="002B6DA1">
        <w:rPr>
          <w:rFonts w:ascii="Century Gothic" w:hAnsi="Century Gothic"/>
          <w:sz w:val="22"/>
        </w:rPr>
        <w:t>0</w:t>
      </w:r>
      <w:r w:rsidRPr="002B6DA1">
        <w:rPr>
          <w:rFonts w:ascii="Century Gothic" w:hAnsi="Century Gothic"/>
          <w:sz w:val="22"/>
        </w:rPr>
        <w:t>.2.2 (Ponudba s podizvajalci) teh navodil.</w:t>
      </w:r>
    </w:p>
    <w:p w14:paraId="209AB99C" w14:textId="43E31699" w:rsidR="00470C58" w:rsidRPr="002B6DA1" w:rsidRDefault="00470C58" w:rsidP="003B01D6">
      <w:pPr>
        <w:pStyle w:val="Naslov2"/>
        <w:rPr>
          <w:rFonts w:ascii="Century Gothic" w:hAnsi="Century Gothic"/>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8787171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2B6DA1">
        <w:rPr>
          <w:rFonts w:ascii="Century Gothic" w:hAnsi="Century Gothic"/>
          <w:sz w:val="22"/>
          <w:szCs w:val="22"/>
        </w:rPr>
        <w:t>Razlogi za izključitev</w:t>
      </w:r>
      <w:bookmarkEnd w:id="86"/>
    </w:p>
    <w:p w14:paraId="6D505033" w14:textId="77777777" w:rsidR="00591C59" w:rsidRPr="009536A8" w:rsidRDefault="00591C59" w:rsidP="00591C59">
      <w:pPr>
        <w:rPr>
          <w:rFonts w:ascii="Century Gothic" w:hAnsi="Century Gothic"/>
          <w:sz w:val="22"/>
        </w:rPr>
      </w:pPr>
    </w:p>
    <w:p w14:paraId="3D219B2E" w14:textId="77777777" w:rsidR="00591C59" w:rsidRPr="009536A8" w:rsidRDefault="00591C59" w:rsidP="00591C59">
      <w:pPr>
        <w:rPr>
          <w:rFonts w:ascii="Century Gothic" w:hAnsi="Century Gothic"/>
          <w:sz w:val="22"/>
        </w:rPr>
      </w:pPr>
      <w:r w:rsidRPr="009536A8">
        <w:rPr>
          <w:rFonts w:ascii="Century Gothic" w:hAnsi="Century Gothic"/>
          <w:sz w:val="22"/>
        </w:rPr>
        <w:t>1.</w:t>
      </w:r>
      <w:r w:rsidRPr="009536A8">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536A8" w:rsidRDefault="00591C59" w:rsidP="00591C59">
      <w:pPr>
        <w:rPr>
          <w:rFonts w:ascii="Century Gothic" w:hAnsi="Century Gothic"/>
          <w:sz w:val="22"/>
        </w:rPr>
      </w:pPr>
    </w:p>
    <w:p w14:paraId="527935B9" w14:textId="77777777"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9536A8" w:rsidRDefault="00591C59"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In </w:t>
      </w:r>
      <w:r w:rsidRPr="009536A8">
        <w:rPr>
          <w:rFonts w:ascii="Century Gothic" w:hAnsi="Century Gothic"/>
          <w:b/>
          <w:sz w:val="22"/>
        </w:rPr>
        <w:t>obrazec</w:t>
      </w:r>
      <w:r w:rsidRPr="009536A8">
        <w:rPr>
          <w:rFonts w:ascii="Century Gothic" w:hAnsi="Century Gothic"/>
          <w:sz w:val="22"/>
        </w:rPr>
        <w:t xml:space="preserve"> Pooblastilo za pridobitev podatkov iz kazenske evidence za fizične osebe, ter  </w:t>
      </w:r>
      <w:r w:rsidRPr="009536A8">
        <w:rPr>
          <w:rFonts w:ascii="Century Gothic" w:hAnsi="Century Gothic"/>
          <w:b/>
          <w:sz w:val="22"/>
        </w:rPr>
        <w:t xml:space="preserve">obrazec </w:t>
      </w:r>
      <w:r w:rsidRPr="009536A8">
        <w:rPr>
          <w:rFonts w:ascii="Century Gothic" w:hAnsi="Century Gothic"/>
          <w:sz w:val="22"/>
        </w:rPr>
        <w:t>Pooblastilo za pridobitev podatkov iz kazenske evidence za gospodarske subjekte.</w:t>
      </w:r>
    </w:p>
    <w:p w14:paraId="647145AA" w14:textId="77777777" w:rsidR="00591C59" w:rsidRPr="009536A8" w:rsidRDefault="00591C59" w:rsidP="00591C59">
      <w:pPr>
        <w:rPr>
          <w:rFonts w:ascii="Century Gothic" w:hAnsi="Century Gothic"/>
          <w:b/>
          <w:sz w:val="22"/>
        </w:rPr>
      </w:pPr>
    </w:p>
    <w:p w14:paraId="688A815E" w14:textId="77777777" w:rsidR="00591C59" w:rsidRPr="009536A8" w:rsidRDefault="00591C59" w:rsidP="00591C59">
      <w:pPr>
        <w:rPr>
          <w:rFonts w:ascii="Century Gothic" w:hAnsi="Century Gothic"/>
          <w:color w:val="FF0000"/>
          <w:sz w:val="22"/>
        </w:rPr>
      </w:pPr>
      <w:r w:rsidRPr="009536A8">
        <w:rPr>
          <w:rFonts w:ascii="Century Gothic" w:hAnsi="Century Gothic"/>
          <w:bCs/>
          <w:sz w:val="22"/>
        </w:rPr>
        <w:t xml:space="preserve">Ponudniki </w:t>
      </w:r>
      <w:r w:rsidRPr="009536A8">
        <w:rPr>
          <w:rFonts w:ascii="Century Gothic" w:hAnsi="Century Gothic"/>
          <w:sz w:val="22"/>
        </w:rPr>
        <w:t xml:space="preserve">predložijo pooblastila za pridobitev podatkov iz kazenske evidence (za vse osebe, ki so članice upravnega, vodstvenega ali nadzornega organa gospodarskega subjekta ali ki imajo pooblastila za njegovo zastopanje ali odločanje ali nadzor v njem, enako za partnerje in podizvajalce). V kolikor ponudnik ne bo predložil vseh pooblastil, bo naročnik po roku za oddajo ponudbe od njega zahteval, da mora predložiti </w:t>
      </w:r>
      <w:r w:rsidRPr="009536A8">
        <w:rPr>
          <w:rFonts w:ascii="Century Gothic" w:hAnsi="Century Gothic"/>
          <w:sz w:val="22"/>
        </w:rPr>
        <w:lastRenderedPageBreak/>
        <w:t>overjene izjave, da niso v enem izmed položajev, kot to določa prvi odstavek 75. člena ZJN-3.</w:t>
      </w:r>
    </w:p>
    <w:p w14:paraId="2491E198" w14:textId="77777777" w:rsidR="00591C59" w:rsidRPr="009536A8" w:rsidRDefault="00591C59" w:rsidP="00591C59">
      <w:pPr>
        <w:rPr>
          <w:rFonts w:ascii="Century Gothic" w:hAnsi="Century Gothic"/>
          <w:color w:val="FF0000"/>
          <w:sz w:val="22"/>
        </w:rPr>
      </w:pPr>
    </w:p>
    <w:p w14:paraId="0B885405" w14:textId="77777777" w:rsidR="00591C59" w:rsidRPr="009536A8" w:rsidRDefault="00591C59" w:rsidP="00591C59">
      <w:pPr>
        <w:rPr>
          <w:rFonts w:ascii="Century Gothic" w:hAnsi="Century Gothic"/>
          <w:sz w:val="22"/>
        </w:rPr>
      </w:pPr>
      <w:r w:rsidRPr="009536A8">
        <w:rPr>
          <w:rFonts w:ascii="Century Gothic" w:hAnsi="Century Gothic"/>
          <w:sz w:val="22"/>
        </w:rPr>
        <w:t>2.</w:t>
      </w:r>
      <w:r w:rsidRPr="009536A8">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77777777" w:rsidR="00591C59" w:rsidRPr="009536A8" w:rsidRDefault="00591C59" w:rsidP="00591C59">
      <w:pPr>
        <w:rPr>
          <w:rFonts w:ascii="Century Gothic" w:hAnsi="Century Gothic"/>
          <w:sz w:val="22"/>
        </w:rPr>
      </w:pPr>
      <w:r w:rsidRPr="009536A8">
        <w:rPr>
          <w:rFonts w:ascii="Century Gothic" w:hAnsi="Century Gothic"/>
          <w:sz w:val="22"/>
        </w:rPr>
        <w:t>3.</w:t>
      </w:r>
      <w:r w:rsidRPr="009536A8">
        <w:rPr>
          <w:rFonts w:ascii="Century Gothic" w:hAnsi="Century Gothic"/>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77777777" w:rsidR="00591C59" w:rsidRPr="009536A8" w:rsidRDefault="00591C59" w:rsidP="00591C59">
      <w:pPr>
        <w:rPr>
          <w:rFonts w:ascii="Century Gothic" w:hAnsi="Century Gothic"/>
          <w:sz w:val="22"/>
        </w:rPr>
      </w:pPr>
      <w:r w:rsidRPr="009536A8">
        <w:rPr>
          <w:rFonts w:ascii="Century Gothic" w:hAnsi="Century Gothic"/>
          <w:sz w:val="22"/>
        </w:rPr>
        <w:t>4.</w:t>
      </w:r>
      <w:r w:rsidRPr="009536A8">
        <w:rPr>
          <w:rFonts w:ascii="Century Gothic" w:hAnsi="Century Gothic"/>
          <w:sz w:val="22"/>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10765C0F" w:rsidR="00470C58" w:rsidRPr="00F10EF9" w:rsidRDefault="00470C58" w:rsidP="003B01D6">
      <w:pPr>
        <w:pStyle w:val="Naslov2"/>
        <w:rPr>
          <w:rFonts w:ascii="Century Gothic" w:hAnsi="Century Gothic"/>
          <w:sz w:val="22"/>
          <w:szCs w:val="22"/>
        </w:rPr>
      </w:pPr>
      <w:bookmarkStart w:id="87" w:name="_Toc464638529"/>
      <w:bookmarkStart w:id="88" w:name="_Toc87871720"/>
      <w:bookmarkStart w:id="89" w:name="_Toc336851742"/>
      <w:bookmarkStart w:id="90" w:name="_Toc336851790"/>
      <w:bookmarkEnd w:id="87"/>
      <w:r w:rsidRPr="00F10EF9">
        <w:rPr>
          <w:rFonts w:ascii="Century Gothic" w:hAnsi="Century Gothic"/>
          <w:sz w:val="22"/>
          <w:szCs w:val="22"/>
        </w:rPr>
        <w:t>Pogoj</w:t>
      </w:r>
      <w:r w:rsidR="00DA5772" w:rsidRPr="00F10EF9">
        <w:rPr>
          <w:rFonts w:ascii="Century Gothic" w:hAnsi="Century Gothic"/>
          <w:sz w:val="22"/>
          <w:szCs w:val="22"/>
        </w:rPr>
        <w:t xml:space="preserve"> </w:t>
      </w:r>
      <w:r w:rsidRPr="00F10EF9">
        <w:rPr>
          <w:rFonts w:ascii="Century Gothic" w:hAnsi="Century Gothic"/>
          <w:sz w:val="22"/>
          <w:szCs w:val="22"/>
        </w:rPr>
        <w:t>za sodelovanje glede ustreznosti za opravljanje poklicne dejavnosti</w:t>
      </w:r>
      <w:bookmarkEnd w:id="88"/>
      <w:r w:rsidRPr="00F10EF9">
        <w:rPr>
          <w:rFonts w:ascii="Century Gothic" w:hAnsi="Century Gothic"/>
          <w:sz w:val="22"/>
          <w:szCs w:val="22"/>
        </w:rPr>
        <w:t xml:space="preserve"> </w:t>
      </w:r>
    </w:p>
    <w:p w14:paraId="0194CCA6" w14:textId="77777777"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 xml:space="preserve">Ponudnik mora biti registriran za opravljanje dejavnosti, ki je predmet javnega naročila. Ponudnik ima v statutu ali družbeni pogodbi (Akt o ustanovitvi) vpisano dejavnost, ki je predmet javnega naročila.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336851743"/>
      <w:bookmarkStart w:id="105" w:name="_Toc33685179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653A76" w14:textId="34F167FF" w:rsidR="00C544F8" w:rsidRPr="003B01D6" w:rsidRDefault="00C544F8" w:rsidP="003B01D6">
      <w:pPr>
        <w:pStyle w:val="Naslov2"/>
        <w:rPr>
          <w:rFonts w:ascii="Century Gothic" w:hAnsi="Century Gothic"/>
          <w:sz w:val="22"/>
          <w:szCs w:val="22"/>
        </w:rPr>
      </w:pPr>
      <w:bookmarkStart w:id="106" w:name="_Toc525287459"/>
      <w:bookmarkStart w:id="107" w:name="_Toc525287460"/>
      <w:bookmarkStart w:id="108" w:name="_Toc525287461"/>
      <w:bookmarkStart w:id="109" w:name="_Toc525287462"/>
      <w:bookmarkStart w:id="110" w:name="_Toc525287463"/>
      <w:bookmarkStart w:id="111" w:name="_Toc525287464"/>
      <w:bookmarkStart w:id="112" w:name="_Toc525287465"/>
      <w:bookmarkStart w:id="113" w:name="_Toc525287466"/>
      <w:bookmarkStart w:id="114" w:name="_Toc525287468"/>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Start w:id="167" w:name="_Toc8787172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3B01D6">
        <w:rPr>
          <w:rFonts w:ascii="Century Gothic" w:hAnsi="Century Gothic"/>
          <w:sz w:val="22"/>
          <w:szCs w:val="22"/>
        </w:rPr>
        <w:lastRenderedPageBreak/>
        <w:t>Pogoj</w:t>
      </w:r>
      <w:r w:rsidR="00DA5772">
        <w:rPr>
          <w:rFonts w:ascii="Century Gothic" w:hAnsi="Century Gothic"/>
          <w:sz w:val="22"/>
          <w:szCs w:val="22"/>
        </w:rPr>
        <w:t xml:space="preserve"> </w:t>
      </w:r>
      <w:r w:rsidRPr="003B01D6">
        <w:rPr>
          <w:rFonts w:ascii="Century Gothic" w:hAnsi="Century Gothic"/>
          <w:sz w:val="22"/>
          <w:szCs w:val="22"/>
        </w:rPr>
        <w:t>za sodelovanje glede ekonomskega in finančnega položaja</w:t>
      </w:r>
      <w:bookmarkEnd w:id="167"/>
    </w:p>
    <w:p w14:paraId="660CB334" w14:textId="77777777" w:rsidR="00FA4111" w:rsidRPr="001D4CCA" w:rsidRDefault="00FA4111" w:rsidP="00FA4111">
      <w:pPr>
        <w:pStyle w:val="Navadensplet"/>
        <w:spacing w:line="0" w:lineRule="atLeast"/>
        <w:jc w:val="both"/>
        <w:rPr>
          <w:rFonts w:ascii="Century Gothic" w:eastAsia="Calibri" w:hAnsi="Century Gothic" w:cs="Arial"/>
          <w:b/>
          <w:bCs/>
          <w:kern w:val="2"/>
          <w:sz w:val="22"/>
          <w:szCs w:val="22"/>
          <w:lang w:val="sl-SI" w:eastAsia="ar-SA"/>
        </w:rPr>
      </w:pPr>
      <w:bookmarkStart w:id="168" w:name="_Hlk42774334"/>
      <w:r w:rsidRPr="001D4CCA">
        <w:rPr>
          <w:rFonts w:ascii="Century Gothic" w:eastAsia="Calibri" w:hAnsi="Century Gothic"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168"/>
      <w:r w:rsidRPr="001D4CCA">
        <w:rPr>
          <w:rFonts w:ascii="Century Gothic" w:eastAsia="Calibri" w:hAnsi="Century Gothic"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4103E69A" w14:textId="4AB33F97" w:rsidR="00C544F8" w:rsidRDefault="00C544F8" w:rsidP="00C544F8">
      <w:pPr>
        <w:rPr>
          <w:rFonts w:ascii="Century Gothic" w:hAnsi="Century Gothic"/>
          <w:sz w:val="22"/>
        </w:rPr>
      </w:pPr>
    </w:p>
    <w:p w14:paraId="4DB28766" w14:textId="00184014" w:rsidR="00C544F8" w:rsidRPr="00775D18" w:rsidRDefault="00C544F8" w:rsidP="00C544F8">
      <w:pPr>
        <w:rPr>
          <w:rFonts w:ascii="Century Gothic" w:hAnsi="Century Gothic"/>
          <w:b/>
          <w:sz w:val="22"/>
        </w:rPr>
      </w:pPr>
      <w:r w:rsidRPr="00775D18">
        <w:rPr>
          <w:rFonts w:ascii="Century Gothic" w:hAnsi="Century Gothic"/>
          <w:b/>
          <w:sz w:val="22"/>
        </w:rPr>
        <w:t>D</w:t>
      </w:r>
      <w:r w:rsidR="008E4027" w:rsidRPr="00775D18">
        <w:rPr>
          <w:rFonts w:ascii="Century Gothic" w:hAnsi="Century Gothic"/>
          <w:b/>
          <w:sz w:val="22"/>
        </w:rPr>
        <w:t>OKAZILA:</w:t>
      </w:r>
    </w:p>
    <w:p w14:paraId="3D3E3DF5" w14:textId="3C872648" w:rsidR="00C544F8" w:rsidRPr="0087581D" w:rsidRDefault="00C544F8" w:rsidP="00C544F8">
      <w:pPr>
        <w:rPr>
          <w:rFonts w:ascii="Century Gothic" w:hAnsi="Century Gothic"/>
          <w:color w:val="000000"/>
          <w:sz w:val="22"/>
        </w:rPr>
      </w:pPr>
      <w:r w:rsidRPr="009536A8">
        <w:rPr>
          <w:rFonts w:ascii="Century Gothic" w:hAnsi="Century Gothic"/>
          <w:color w:val="000000"/>
          <w:sz w:val="22"/>
        </w:rPr>
        <w:t xml:space="preserve">- izpolnjen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F41D16" w:rsidRPr="009536A8">
        <w:rPr>
          <w:rFonts w:ascii="Century Gothic" w:hAnsi="Century Gothic"/>
          <w:color w:val="000000"/>
          <w:sz w:val="22"/>
        </w:rPr>
        <w:t xml:space="preserve"> </w:t>
      </w:r>
      <w:r w:rsidR="00F41D16" w:rsidRPr="0087581D">
        <w:rPr>
          <w:rFonts w:ascii="Century Gothic" w:hAnsi="Century Gothic"/>
          <w:color w:val="000000"/>
          <w:sz w:val="22"/>
        </w:rPr>
        <w:t xml:space="preserve">ter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5875B0">
        <w:rPr>
          <w:rFonts w:ascii="Century Gothic" w:hAnsi="Century Gothic"/>
          <w:color w:val="000000"/>
          <w:sz w:val="22"/>
        </w:rPr>
        <w:t>;</w:t>
      </w:r>
    </w:p>
    <w:p w14:paraId="12C1D120" w14:textId="32E38C62" w:rsidR="007F6771" w:rsidRPr="00543505" w:rsidRDefault="007F6771" w:rsidP="007F6771">
      <w:pPr>
        <w:rPr>
          <w:rFonts w:ascii="Century Gothic" w:hAnsi="Century Gothic"/>
          <w:sz w:val="22"/>
        </w:rPr>
      </w:pPr>
      <w:r w:rsidRPr="00543505">
        <w:rPr>
          <w:rFonts w:ascii="Century Gothic" w:hAnsi="Century Gothic"/>
          <w:b/>
          <w:bCs/>
          <w:sz w:val="22"/>
        </w:rPr>
        <w:t>- potrdilo vseh poslovnih bank</w:t>
      </w:r>
      <w:r w:rsidRPr="00543505">
        <w:rPr>
          <w:rFonts w:ascii="Century Gothic" w:hAnsi="Century Gothic"/>
          <w:sz w:val="22"/>
        </w:rPr>
        <w:t>, pri katerih imajo ponudniki odprte poslovne račune ali</w:t>
      </w:r>
      <w:r w:rsidR="00543505" w:rsidRPr="00543505">
        <w:rPr>
          <w:rFonts w:ascii="Century Gothic" w:hAnsi="Century Gothic"/>
          <w:sz w:val="22"/>
        </w:rPr>
        <w:t xml:space="preserve"> </w:t>
      </w:r>
      <w:r w:rsidRPr="00543505">
        <w:rPr>
          <w:rFonts w:ascii="Century Gothic" w:hAnsi="Century Gothic"/>
          <w:b/>
          <w:bCs/>
          <w:sz w:val="22"/>
        </w:rPr>
        <w:t>BON-2 obrazec.</w:t>
      </w:r>
    </w:p>
    <w:p w14:paraId="019C0CE5" w14:textId="5AA758B9" w:rsidR="003A6202" w:rsidRDefault="003A6202" w:rsidP="00C544F8">
      <w:pPr>
        <w:rPr>
          <w:rFonts w:ascii="Century Gothic" w:hAnsi="Century Gothic"/>
          <w:sz w:val="22"/>
        </w:rPr>
      </w:pPr>
    </w:p>
    <w:p w14:paraId="173B2377" w14:textId="7FCC2552" w:rsidR="003A6202" w:rsidRDefault="003A6202" w:rsidP="003A6202">
      <w:pPr>
        <w:spacing w:line="0" w:lineRule="atLeast"/>
        <w:rPr>
          <w:rFonts w:ascii="Century Gothic" w:hAnsi="Century Gothic"/>
          <w:sz w:val="22"/>
        </w:rPr>
      </w:pPr>
      <w:r w:rsidRPr="004654B2">
        <w:rPr>
          <w:rFonts w:ascii="Century Gothic" w:hAnsi="Century Gothic"/>
          <w:sz w:val="22"/>
        </w:rPr>
        <w:t>Obrazec BON-2 ali potrdila vseh poslovnih bank, ne smejo biti starejša kot 30</w:t>
      </w:r>
      <w:r w:rsidR="00DA3A0C">
        <w:rPr>
          <w:rFonts w:ascii="Century Gothic" w:hAnsi="Century Gothic"/>
          <w:sz w:val="22"/>
        </w:rPr>
        <w:t xml:space="preserve"> (trideset)</w:t>
      </w:r>
      <w:r w:rsidRPr="004654B2">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01540D9E" w:rsidR="00C31F6C" w:rsidRPr="009536A8"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w:t>
      </w:r>
      <w:r w:rsidR="004A04C2">
        <w:rPr>
          <w:rFonts w:ascii="Century Gothic" w:hAnsi="Century Gothic"/>
          <w:sz w:val="22"/>
        </w:rPr>
        <w:t xml:space="preserve">, </w:t>
      </w:r>
      <w:r w:rsidRPr="009536A8">
        <w:rPr>
          <w:rFonts w:ascii="Century Gothic" w:hAnsi="Century Gothic"/>
          <w:sz w:val="22"/>
        </w:rPr>
        <w:t>partner</w:t>
      </w:r>
    </w:p>
    <w:p w14:paraId="516DB841" w14:textId="2254559D" w:rsidR="00470C58" w:rsidRPr="003B01D6" w:rsidRDefault="00470C58" w:rsidP="003B01D6">
      <w:pPr>
        <w:pStyle w:val="Naslov2"/>
        <w:rPr>
          <w:rFonts w:ascii="Century Gothic" w:hAnsi="Century Gothic"/>
          <w:sz w:val="22"/>
          <w:szCs w:val="22"/>
        </w:rPr>
      </w:pPr>
      <w:bookmarkStart w:id="169" w:name="_Toc87871722"/>
      <w:r w:rsidRPr="003B01D6">
        <w:rPr>
          <w:rFonts w:ascii="Century Gothic" w:hAnsi="Century Gothic"/>
          <w:sz w:val="22"/>
          <w:szCs w:val="22"/>
        </w:rPr>
        <w:t>Drugi pogoji</w:t>
      </w:r>
      <w:bookmarkEnd w:id="169"/>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Default="00470C58" w:rsidP="00042D51">
      <w:pPr>
        <w:rPr>
          <w:rFonts w:ascii="Century Gothic" w:hAnsi="Century Gothic"/>
          <w:sz w:val="22"/>
        </w:rPr>
      </w:pPr>
      <w:r w:rsidRPr="0009590C">
        <w:rPr>
          <w:rFonts w:ascii="Century Gothic" w:hAnsi="Century Gothic"/>
          <w:sz w:val="22"/>
        </w:rPr>
        <w:t xml:space="preserve">Izpolnjen </w:t>
      </w:r>
      <w:r w:rsidRPr="0009590C">
        <w:rPr>
          <w:rFonts w:ascii="Century Gothic" w:hAnsi="Century Gothic"/>
          <w:b/>
          <w:sz w:val="22"/>
        </w:rPr>
        <w:t>obrazec ESPD</w:t>
      </w:r>
      <w:r w:rsidR="00F948E8">
        <w:rPr>
          <w:rFonts w:ascii="Century Gothic" w:hAnsi="Century Gothic"/>
          <w:b/>
          <w:sz w:val="22"/>
        </w:rPr>
        <w:t xml:space="preserve"> </w:t>
      </w:r>
      <w:r w:rsidR="00F948E8" w:rsidRPr="0087581D">
        <w:rPr>
          <w:rFonts w:ascii="Century Gothic" w:hAnsi="Century Gothic"/>
          <w:color w:val="000000"/>
          <w:sz w:val="22"/>
        </w:rPr>
        <w:t>(»</w:t>
      </w:r>
      <w:r w:rsidR="00F948E8" w:rsidRPr="009536A8">
        <w:rPr>
          <w:rFonts w:ascii="Century Gothic" w:hAnsi="Century Gothic"/>
          <w:color w:val="000000"/>
          <w:sz w:val="22"/>
        </w:rPr>
        <w:t xml:space="preserve">Del IV: Pogoji za sodelovanje, </w:t>
      </w:r>
      <w:r w:rsidR="00F948E8" w:rsidRPr="0087581D">
        <w:rPr>
          <w:rFonts w:cs="Arial"/>
          <w:color w:val="000000"/>
          <w:sz w:val="22"/>
        </w:rPr>
        <w:t>ɑ</w:t>
      </w:r>
      <w:r w:rsidR="00F948E8" w:rsidRPr="0087581D">
        <w:rPr>
          <w:rFonts w:ascii="Century Gothic" w:hAnsi="Century Gothic"/>
          <w:color w:val="000000"/>
          <w:sz w:val="22"/>
        </w:rPr>
        <w:t xml:space="preserve">: </w:t>
      </w:r>
      <w:r w:rsidR="00F948E8" w:rsidRPr="009536A8">
        <w:rPr>
          <w:rFonts w:ascii="Century Gothic" w:hAnsi="Century Gothic"/>
          <w:color w:val="000000"/>
          <w:sz w:val="22"/>
        </w:rPr>
        <w:t>Skupna navedba za vse pogoje za sodelovanje, Glede pogojev za sodelovanje gospodarski subjekt izjavlja, da….)</w:t>
      </w:r>
      <w:r w:rsidR="00F948E8">
        <w:rPr>
          <w:rFonts w:ascii="Century Gothic" w:hAnsi="Century Gothic"/>
          <w:color w:val="000000"/>
          <w:sz w:val="22"/>
        </w:rPr>
        <w:t xml:space="preserve"> </w:t>
      </w:r>
      <w:r w:rsidR="00923F1E" w:rsidRPr="0009590C">
        <w:rPr>
          <w:rFonts w:ascii="Century Gothic" w:hAnsi="Century Gothic"/>
          <w:b/>
          <w:bCs/>
          <w:sz w:val="22"/>
        </w:rPr>
        <w:t>za vse gospodarske subjekte v ponudbi</w:t>
      </w:r>
      <w:r w:rsidR="00042D51">
        <w:rPr>
          <w:rFonts w:ascii="Century Gothic" w:hAnsi="Century Gothic"/>
          <w:sz w:val="22"/>
        </w:rPr>
        <w:t xml:space="preserve">, </w:t>
      </w:r>
      <w:r w:rsidR="00042D51" w:rsidRPr="006D6A93">
        <w:rPr>
          <w:rFonts w:ascii="Century Gothic" w:hAnsi="Century Gothic"/>
          <w:b/>
          <w:bCs/>
          <w:sz w:val="22"/>
        </w:rPr>
        <w:t>obrazec »Ponudba«</w:t>
      </w:r>
      <w:r w:rsidR="00042D51" w:rsidRPr="009536A8">
        <w:rPr>
          <w:rFonts w:ascii="Century Gothic" w:hAnsi="Century Gothic"/>
          <w:sz w:val="22"/>
        </w:rPr>
        <w:t xml:space="preserve"> (ponudnik in partner)</w:t>
      </w:r>
      <w:r w:rsidR="00042D51">
        <w:rPr>
          <w:rFonts w:ascii="Century Gothic" w:hAnsi="Century Gothic"/>
          <w:sz w:val="22"/>
        </w:rPr>
        <w:t xml:space="preserve"> in </w:t>
      </w:r>
      <w:r w:rsidR="00042D51" w:rsidRPr="006D6A93">
        <w:rPr>
          <w:rFonts w:ascii="Century Gothic" w:hAnsi="Century Gothic"/>
          <w:b/>
          <w:bCs/>
          <w:sz w:val="22"/>
        </w:rPr>
        <w:t>obrazec »Podatki in izjava podizvajalca«</w:t>
      </w:r>
      <w:r w:rsidR="00042D51" w:rsidRPr="009536A8">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338702E1" w:rsidR="00A80829" w:rsidRPr="001A1A6F" w:rsidRDefault="00A80829" w:rsidP="00772713">
      <w:pPr>
        <w:pStyle w:val="Naslov1"/>
        <w:ind w:left="426" w:hanging="426"/>
        <w:rPr>
          <w:rFonts w:ascii="Century Gothic" w:hAnsi="Century Gothic"/>
          <w:sz w:val="22"/>
          <w:szCs w:val="22"/>
        </w:rPr>
      </w:pPr>
      <w:bookmarkStart w:id="170" w:name="_Toc336851744"/>
      <w:bookmarkStart w:id="171" w:name="_Toc336851792"/>
      <w:bookmarkStart w:id="172" w:name="_Toc87871723"/>
      <w:r w:rsidRPr="001A1A6F">
        <w:rPr>
          <w:rFonts w:ascii="Century Gothic" w:hAnsi="Century Gothic"/>
          <w:sz w:val="22"/>
          <w:szCs w:val="22"/>
        </w:rPr>
        <w:t>meril</w:t>
      </w:r>
      <w:bookmarkEnd w:id="170"/>
      <w:bookmarkEnd w:id="171"/>
      <w:r w:rsidR="00D6436A">
        <w:rPr>
          <w:rFonts w:ascii="Century Gothic" w:hAnsi="Century Gothic"/>
          <w:sz w:val="22"/>
          <w:szCs w:val="22"/>
        </w:rPr>
        <w:t>o</w:t>
      </w:r>
      <w:bookmarkEnd w:id="172"/>
    </w:p>
    <w:p w14:paraId="2962C0DE" w14:textId="7DA8935C" w:rsidR="00277039" w:rsidRPr="001A1A6F" w:rsidRDefault="00820CF3" w:rsidP="001A1A6F">
      <w:pPr>
        <w:rPr>
          <w:rFonts w:ascii="Century Gothic" w:hAnsi="Century Gothic" w:cs="Arial"/>
          <w:kern w:val="3"/>
          <w:sz w:val="22"/>
          <w:lang w:eastAsia="zh-CN"/>
        </w:rPr>
      </w:pPr>
      <w:bookmarkStart w:id="173" w:name="_Hlk53405219"/>
      <w:bookmarkStart w:id="174" w:name="_Toc336851746"/>
      <w:bookmarkStart w:id="175" w:name="_Toc336851794"/>
      <w:r w:rsidRPr="001A1A6F">
        <w:rPr>
          <w:rFonts w:ascii="Century Gothic" w:hAnsi="Century Gothic" w:cs="Arial"/>
          <w:sz w:val="22"/>
        </w:rPr>
        <w:t>Merilo za izbor najugodnejšega ponudnika za</w:t>
      </w:r>
      <w:r w:rsidR="00281679">
        <w:rPr>
          <w:rFonts w:ascii="Century Gothic" w:hAnsi="Century Gothic" w:cs="Arial"/>
          <w:sz w:val="22"/>
        </w:rPr>
        <w:t xml:space="preserve"> </w:t>
      </w:r>
      <w:r w:rsidRPr="001A1A6F">
        <w:rPr>
          <w:rFonts w:ascii="Century Gothic" w:hAnsi="Century Gothic" w:cs="Arial"/>
          <w:sz w:val="22"/>
        </w:rPr>
        <w:t>naročil</w:t>
      </w:r>
      <w:r w:rsidR="00281679">
        <w:rPr>
          <w:rFonts w:ascii="Century Gothic" w:hAnsi="Century Gothic" w:cs="Arial"/>
          <w:sz w:val="22"/>
        </w:rPr>
        <w:t>o</w:t>
      </w:r>
      <w:r w:rsidRPr="001A1A6F">
        <w:rPr>
          <w:rFonts w:ascii="Century Gothic" w:hAnsi="Century Gothic" w:cs="Arial"/>
          <w:sz w:val="22"/>
        </w:rPr>
        <w:t xml:space="preserve"> je ekonomsko najugodnejša ponudba</w:t>
      </w:r>
      <w:r w:rsidR="001A1A6F" w:rsidRPr="001A1A6F">
        <w:rPr>
          <w:rFonts w:ascii="Century Gothic" w:hAnsi="Century Gothic" w:cs="Arial"/>
          <w:sz w:val="22"/>
        </w:rPr>
        <w:t>,</w:t>
      </w:r>
      <w:r w:rsidR="001A1A6F" w:rsidRPr="001A1A6F">
        <w:rPr>
          <w:rFonts w:ascii="Century Gothic" w:hAnsi="Century Gothic" w:cs="Arial"/>
          <w:b/>
          <w:bCs/>
          <w:sz w:val="22"/>
        </w:rPr>
        <w:t xml:space="preserve"> in </w:t>
      </w:r>
      <w:bookmarkStart w:id="176" w:name="_Hlk526507263"/>
      <w:r w:rsidR="001A1A6F" w:rsidRPr="001A1A6F">
        <w:rPr>
          <w:rFonts w:ascii="Century Gothic" w:hAnsi="Century Gothic" w:cs="Arial"/>
          <w:b/>
          <w:bCs/>
          <w:sz w:val="22"/>
        </w:rPr>
        <w:t xml:space="preserve">sicer </w:t>
      </w:r>
      <w:r w:rsidR="00277039" w:rsidRPr="001A1A6F">
        <w:rPr>
          <w:rFonts w:ascii="Century Gothic" w:hAnsi="Century Gothic" w:cs="Arial"/>
          <w:b/>
          <w:bCs/>
          <w:kern w:val="3"/>
          <w:sz w:val="22"/>
          <w:lang w:eastAsia="zh-CN"/>
        </w:rPr>
        <w:t>najnižja</w:t>
      </w:r>
      <w:r w:rsidR="001A1A6F">
        <w:rPr>
          <w:rFonts w:ascii="Century Gothic" w:hAnsi="Century Gothic" w:cs="Arial"/>
          <w:b/>
          <w:bCs/>
          <w:kern w:val="3"/>
          <w:sz w:val="22"/>
          <w:lang w:eastAsia="zh-CN"/>
        </w:rPr>
        <w:t xml:space="preserve"> skupna </w:t>
      </w:r>
      <w:r w:rsidR="00277039" w:rsidRPr="001A1A6F">
        <w:rPr>
          <w:rFonts w:ascii="Century Gothic" w:hAnsi="Century Gothic" w:cs="Arial"/>
          <w:b/>
          <w:bCs/>
          <w:kern w:val="3"/>
          <w:sz w:val="22"/>
          <w:lang w:eastAsia="zh-CN"/>
        </w:rPr>
        <w:t>ponudbena vrednost</w:t>
      </w:r>
      <w:r w:rsidR="001A1A6F" w:rsidRPr="001A1A6F">
        <w:rPr>
          <w:rFonts w:ascii="Century Gothic" w:hAnsi="Century Gothic" w:cs="Arial"/>
          <w:b/>
          <w:bCs/>
          <w:kern w:val="3"/>
          <w:sz w:val="22"/>
          <w:lang w:eastAsia="zh-CN"/>
        </w:rPr>
        <w:t xml:space="preserve"> v EUR brez DDV</w:t>
      </w:r>
      <w:r w:rsidR="00277039" w:rsidRPr="001A1A6F">
        <w:rPr>
          <w:rFonts w:ascii="Century Gothic" w:hAnsi="Century Gothic" w:cs="Arial"/>
          <w:kern w:val="3"/>
          <w:sz w:val="22"/>
          <w:lang w:eastAsia="zh-CN"/>
        </w:rPr>
        <w:t>,</w:t>
      </w:r>
      <w:r w:rsidR="001A1A6F" w:rsidRPr="001A1A6F">
        <w:rPr>
          <w:rFonts w:ascii="Century Gothic" w:hAnsi="Century Gothic" w:cs="Arial"/>
          <w:kern w:val="3"/>
          <w:sz w:val="22"/>
          <w:lang w:eastAsia="zh-CN"/>
        </w:rPr>
        <w:t xml:space="preserve"> </w:t>
      </w:r>
      <w:r w:rsidR="00277039" w:rsidRPr="001A1A6F">
        <w:rPr>
          <w:rFonts w:ascii="Century Gothic" w:hAnsi="Century Gothic" w:cs="Arial"/>
          <w:kern w:val="3"/>
          <w:sz w:val="22"/>
          <w:lang w:eastAsia="zh-CN"/>
        </w:rPr>
        <w:t>ob pogoju izpolnjevanja ostalih predpisanih razlogov za izključitev in pogojev za sodelovanje iz te dokumentacije v zvezi z oddajo naročila.</w:t>
      </w:r>
    </w:p>
    <w:bookmarkEnd w:id="176"/>
    <w:p w14:paraId="63C26460" w14:textId="51A99119" w:rsidR="00277039" w:rsidRDefault="00277039" w:rsidP="00820CF3">
      <w:pPr>
        <w:rPr>
          <w:rFonts w:ascii="Century Gothic" w:hAnsi="Century Gothic" w:cs="Arial"/>
          <w:bCs/>
          <w:color w:val="FF0000"/>
          <w:sz w:val="22"/>
        </w:rPr>
      </w:pPr>
    </w:p>
    <w:p w14:paraId="7CC9C4BE" w14:textId="396D2AD7" w:rsidR="00C374F9" w:rsidRPr="001728E1" w:rsidRDefault="00A922B6" w:rsidP="00D6436A">
      <w:pPr>
        <w:spacing w:line="0" w:lineRule="atLeast"/>
        <w:rPr>
          <w:rFonts w:ascii="Century Gothic" w:hAnsi="Century Gothic" w:cs="Arial"/>
          <w:sz w:val="22"/>
        </w:rPr>
      </w:pPr>
      <w:r w:rsidRPr="00DF1BE6">
        <w:rPr>
          <w:rFonts w:ascii="Century Gothic" w:hAnsi="Century Gothic" w:cs="Arial"/>
          <w:sz w:val="22"/>
        </w:rPr>
        <w:t xml:space="preserve"> </w:t>
      </w:r>
      <w:r w:rsidR="0090180F" w:rsidRPr="00DF1BE6">
        <w:rPr>
          <w:rFonts w:ascii="Century Gothic" w:hAnsi="Century Gothic" w:cs="Arial"/>
          <w:sz w:val="22"/>
        </w:rPr>
        <w:t>V primeru, da dve ali več ponudbi dosežeta enako</w:t>
      </w:r>
      <w:r w:rsidR="00D6436A" w:rsidRPr="00DF1BE6">
        <w:rPr>
          <w:rFonts w:ascii="Century Gothic" w:hAnsi="Century Gothic" w:cs="Arial"/>
          <w:sz w:val="22"/>
        </w:rPr>
        <w:t xml:space="preserve"> skupno</w:t>
      </w:r>
      <w:r w:rsidR="0090180F" w:rsidRPr="00DF1BE6">
        <w:rPr>
          <w:rFonts w:ascii="Century Gothic" w:hAnsi="Century Gothic" w:cs="Arial"/>
          <w:sz w:val="22"/>
        </w:rPr>
        <w:t xml:space="preserve"> ponudbeno vrednost v EUR brez DDV, bo za ekonomsko najugodnejšo ponudbo izbrana tista ponudba, ki je prispela prej (v sistemu e-JN oddana prej). </w:t>
      </w:r>
      <w:r w:rsidR="00C374F9" w:rsidRPr="00DF1BE6">
        <w:rPr>
          <w:rFonts w:ascii="Century Gothic" w:hAnsi="Century Gothic" w:cs="Arial"/>
          <w:sz w:val="22"/>
        </w:rPr>
        <w:t>V kolikor bo tudi po dodatnem merilu še vedno več ponudnikov doseglo enako</w:t>
      </w:r>
      <w:r w:rsidR="00D6436A" w:rsidRPr="00DF1BE6">
        <w:rPr>
          <w:rFonts w:ascii="Century Gothic" w:hAnsi="Century Gothic" w:cs="Arial"/>
          <w:sz w:val="22"/>
        </w:rPr>
        <w:t xml:space="preserve"> skupno ponudben</w:t>
      </w:r>
      <w:r w:rsidR="00E75119" w:rsidRPr="00DF1BE6">
        <w:rPr>
          <w:rFonts w:ascii="Century Gothic" w:hAnsi="Century Gothic" w:cs="Arial"/>
          <w:sz w:val="22"/>
        </w:rPr>
        <w:t xml:space="preserve">o </w:t>
      </w:r>
      <w:r w:rsidR="00D6436A" w:rsidRPr="00DF1BE6">
        <w:rPr>
          <w:rFonts w:ascii="Century Gothic" w:hAnsi="Century Gothic" w:cs="Arial"/>
          <w:sz w:val="22"/>
        </w:rPr>
        <w:t>ceno v EUR brez DDV</w:t>
      </w:r>
      <w:r w:rsidR="00C374F9" w:rsidRPr="00DF1BE6">
        <w:rPr>
          <w:rFonts w:ascii="Century Gothic" w:hAnsi="Century Gothic" w:cs="Arial"/>
          <w:sz w:val="22"/>
        </w:rPr>
        <w:t xml:space="preserve">, </w:t>
      </w:r>
      <w:r w:rsidR="00C374F9" w:rsidRPr="00DF1BE6">
        <w:rPr>
          <w:rFonts w:ascii="Century Gothic" w:hAnsi="Century Gothic" w:cs="Arial"/>
          <w:kern w:val="3"/>
          <w:sz w:val="22"/>
          <w:lang w:eastAsia="zh-CN"/>
        </w:rPr>
        <w:t xml:space="preserve">bo </w:t>
      </w:r>
      <w:r w:rsidR="00C374F9" w:rsidRPr="00DF1BE6">
        <w:rPr>
          <w:rFonts w:ascii="Century Gothic" w:hAnsi="Century Gothic" w:cs="Arial"/>
          <w:sz w:val="22"/>
        </w:rPr>
        <w:t>naročnik izbral najugodnejšega ponudnika</w:t>
      </w:r>
      <w:r w:rsidR="00281679">
        <w:rPr>
          <w:rFonts w:ascii="Century Gothic" w:hAnsi="Century Gothic" w:cs="Arial"/>
          <w:sz w:val="22"/>
        </w:rPr>
        <w:t xml:space="preserve"> za naročilo </w:t>
      </w:r>
      <w:r w:rsidR="00C374F9" w:rsidRPr="00DF1BE6">
        <w:rPr>
          <w:rFonts w:ascii="Century Gothic" w:hAnsi="Century Gothic" w:cs="Arial"/>
          <w:sz w:val="22"/>
        </w:rPr>
        <w:t>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1728E1"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77" w:name="_Toc43382552"/>
      <w:bookmarkStart w:id="178" w:name="_Toc87871724"/>
      <w:bookmarkEnd w:id="173"/>
      <w:bookmarkEnd w:id="174"/>
      <w:bookmarkEnd w:id="175"/>
      <w:r w:rsidRPr="001728E1">
        <w:rPr>
          <w:rFonts w:ascii="Century Gothic" w:eastAsia="Times New Roman" w:hAnsi="Century Gothic"/>
          <w:b/>
          <w:bCs/>
          <w:caps/>
          <w:sz w:val="22"/>
        </w:rPr>
        <w:t>ponudbena dokumentacija</w:t>
      </w:r>
      <w:bookmarkEnd w:id="177"/>
      <w:bookmarkEnd w:id="178"/>
    </w:p>
    <w:p w14:paraId="4C3CE728" w14:textId="4CECB142" w:rsidR="002203A9" w:rsidRPr="009536A8" w:rsidRDefault="00F70476" w:rsidP="008B7633">
      <w:pPr>
        <w:pStyle w:val="Naslov2"/>
        <w:rPr>
          <w:rFonts w:ascii="Century Gothic" w:hAnsi="Century Gothic"/>
          <w:sz w:val="22"/>
          <w:szCs w:val="22"/>
        </w:rPr>
      </w:pPr>
      <w:bookmarkStart w:id="179" w:name="_Toc87871725"/>
      <w:r w:rsidRPr="009536A8">
        <w:rPr>
          <w:rFonts w:ascii="Century Gothic" w:hAnsi="Century Gothic"/>
          <w:sz w:val="22"/>
          <w:szCs w:val="22"/>
        </w:rPr>
        <w:t>PONUDBA</w:t>
      </w:r>
      <w:bookmarkEnd w:id="179"/>
    </w:p>
    <w:p w14:paraId="2F59171B" w14:textId="57D136E2" w:rsidR="00F70476" w:rsidRDefault="00F70476" w:rsidP="00F70476">
      <w:pPr>
        <w:rPr>
          <w:rFonts w:ascii="Century Gothic" w:hAnsi="Century Gothic" w:cs="Arial"/>
          <w:kern w:val="3"/>
          <w:sz w:val="22"/>
          <w:lang w:eastAsia="zh-CN"/>
        </w:rPr>
      </w:pPr>
      <w:r w:rsidRPr="009536A8">
        <w:rPr>
          <w:rFonts w:ascii="Century Gothic" w:hAnsi="Century Gothic" w:cs="Arial"/>
          <w:kern w:val="3"/>
          <w:sz w:val="22"/>
          <w:lang w:eastAsia="zh-CN"/>
        </w:rPr>
        <w:t>Ponudbo sestavljajo naslednji dokumenti:</w:t>
      </w:r>
    </w:p>
    <w:p w14:paraId="219AC078" w14:textId="48D68433" w:rsidR="005744B1" w:rsidRDefault="005744B1" w:rsidP="00F70476">
      <w:pPr>
        <w:rPr>
          <w:rFonts w:ascii="Century Gothic" w:hAnsi="Century Gothic" w:cs="Arial"/>
          <w:kern w:val="3"/>
          <w:sz w:val="22"/>
          <w:lang w:eastAsia="zh-CN"/>
        </w:rPr>
      </w:pPr>
    </w:p>
    <w:p w14:paraId="0830B12D" w14:textId="5DE9102D" w:rsidR="005744B1" w:rsidRPr="00F948B1"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00FA4111" w:rsidRPr="00FA4111">
        <w:rPr>
          <w:rFonts w:ascii="Century Gothic" w:hAnsi="Century Gothic"/>
          <w:b/>
          <w:bCs/>
          <w:sz w:val="22"/>
        </w:rPr>
        <w:t>Rekapitulacija p</w:t>
      </w:r>
      <w:r w:rsidR="005E5BE3" w:rsidRPr="00FA4111">
        <w:rPr>
          <w:rFonts w:ascii="Century Gothic" w:hAnsi="Century Gothic"/>
          <w:b/>
          <w:bCs/>
          <w:sz w:val="22"/>
        </w:rPr>
        <w:t>redračun</w:t>
      </w:r>
      <w:r w:rsidR="00FA4111" w:rsidRPr="00FA4111">
        <w:rPr>
          <w:rFonts w:ascii="Century Gothic" w:hAnsi="Century Gothic"/>
          <w:b/>
          <w:bCs/>
          <w:sz w:val="22"/>
        </w:rPr>
        <w:t>a</w:t>
      </w:r>
      <w:r w:rsidRPr="001F776A">
        <w:rPr>
          <w:rFonts w:ascii="Century Gothic" w:hAnsi="Century Gothic"/>
          <w:sz w:val="22"/>
        </w:rPr>
        <w:t>« (Word)</w:t>
      </w:r>
      <w:r>
        <w:rPr>
          <w:rFonts w:ascii="Century Gothic" w:hAnsi="Century Gothic"/>
          <w:sz w:val="22"/>
        </w:rPr>
        <w:t xml:space="preserve"> </w:t>
      </w:r>
      <w:r w:rsidRPr="00636066">
        <w:rPr>
          <w:rFonts w:ascii="Century Gothic" w:hAnsi="Century Gothic"/>
          <w:sz w:val="22"/>
          <w:u w:val="single"/>
        </w:rPr>
        <w:t>(v e-JN se naloži v razdelek Predračun</w:t>
      </w:r>
      <w:r>
        <w:rPr>
          <w:rFonts w:ascii="Century Gothic" w:hAnsi="Century Gothic"/>
          <w:sz w:val="22"/>
          <w:u w:val="single"/>
        </w:rPr>
        <w:t>;</w:t>
      </w:r>
    </w:p>
    <w:p w14:paraId="4F09D022"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»ESPD«</w:t>
      </w:r>
      <w:r w:rsidRPr="001F776A">
        <w:rPr>
          <w:rFonts w:ascii="Century Gothic" w:hAnsi="Century Gothic"/>
          <w:sz w:val="22"/>
        </w:rPr>
        <w:t xml:space="preserve"> (za vse gospodarske subjekte v ponudbi)</w:t>
      </w:r>
      <w:r>
        <w:rPr>
          <w:rFonts w:ascii="Century Gothic" w:hAnsi="Century Gothic"/>
          <w:sz w:val="22"/>
        </w:rPr>
        <w:t>;</w:t>
      </w:r>
    </w:p>
    <w:p w14:paraId="46827873"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»Ponudba«</w:t>
      </w:r>
      <w:r>
        <w:rPr>
          <w:rFonts w:ascii="Century Gothic" w:hAnsi="Century Gothic"/>
          <w:b/>
          <w:bCs/>
          <w:sz w:val="22"/>
        </w:rPr>
        <w:t>;</w:t>
      </w:r>
    </w:p>
    <w:p w14:paraId="1653B44A"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w:t>
      </w:r>
      <w:r w:rsidRPr="001F776A">
        <w:rPr>
          <w:rFonts w:ascii="Century Gothic" w:hAnsi="Century Gothic"/>
          <w:b/>
          <w:bCs/>
          <w:sz w:val="22"/>
        </w:rPr>
        <w:t xml:space="preserve"> »Podatki in izjava podizvajalca </w:t>
      </w:r>
      <w:r w:rsidRPr="001F776A">
        <w:rPr>
          <w:rFonts w:ascii="Century Gothic" w:hAnsi="Century Gothic"/>
          <w:sz w:val="22"/>
        </w:rPr>
        <w:t>(v primeru, če ponudnik nastopa s podizvajalcem)</w:t>
      </w:r>
      <w:r>
        <w:rPr>
          <w:rFonts w:ascii="Century Gothic" w:hAnsi="Century Gothic"/>
          <w:sz w:val="22"/>
        </w:rPr>
        <w:t>;</w:t>
      </w:r>
    </w:p>
    <w:p w14:paraId="24382C90" w14:textId="26393940"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w:t>
      </w:r>
      <w:r w:rsidR="00DD35C2">
        <w:rPr>
          <w:rFonts w:ascii="Century Gothic" w:hAnsi="Century Gothic"/>
          <w:b/>
          <w:sz w:val="22"/>
        </w:rPr>
        <w:t xml:space="preserve"> KE</w:t>
      </w:r>
      <w:r w:rsidRPr="001F776A">
        <w:rPr>
          <w:rFonts w:ascii="Century Gothic" w:hAnsi="Century Gothic"/>
          <w:b/>
          <w:sz w:val="22"/>
        </w:rPr>
        <w:t xml:space="preserve"> – za gospodarske subjekte</w:t>
      </w:r>
      <w:r w:rsidRPr="001F776A">
        <w:rPr>
          <w:rFonts w:ascii="Century Gothic" w:hAnsi="Century Gothic"/>
          <w:sz w:val="22"/>
        </w:rPr>
        <w:t>«</w:t>
      </w:r>
      <w:r>
        <w:rPr>
          <w:rFonts w:ascii="Century Gothic" w:hAnsi="Century Gothic"/>
          <w:sz w:val="22"/>
        </w:rPr>
        <w:t>;</w:t>
      </w:r>
    </w:p>
    <w:p w14:paraId="1A125433" w14:textId="1945C6DA"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w:t>
      </w:r>
      <w:r w:rsidR="00DD35C2">
        <w:rPr>
          <w:rFonts w:ascii="Century Gothic" w:hAnsi="Century Gothic"/>
          <w:b/>
          <w:sz w:val="22"/>
        </w:rPr>
        <w:t xml:space="preserve"> KE</w:t>
      </w:r>
      <w:r w:rsidRPr="001F776A">
        <w:rPr>
          <w:rFonts w:ascii="Century Gothic" w:hAnsi="Century Gothic"/>
          <w:b/>
          <w:sz w:val="22"/>
        </w:rPr>
        <w:t xml:space="preserve"> – za fizične osebe</w:t>
      </w:r>
      <w:r w:rsidRPr="001F776A">
        <w:rPr>
          <w:rFonts w:ascii="Century Gothic" w:hAnsi="Century Gothic"/>
          <w:sz w:val="22"/>
        </w:rPr>
        <w:t>«</w:t>
      </w:r>
      <w:r>
        <w:rPr>
          <w:rFonts w:ascii="Century Gothic" w:hAnsi="Century Gothic"/>
          <w:sz w:val="22"/>
        </w:rPr>
        <w:t>;</w:t>
      </w:r>
      <w:r w:rsidRPr="001F776A">
        <w:rPr>
          <w:rFonts w:ascii="Century Gothic" w:hAnsi="Century Gothic"/>
          <w:sz w:val="22"/>
        </w:rPr>
        <w:t xml:space="preserve"> </w:t>
      </w:r>
    </w:p>
    <w:p w14:paraId="24F50531" w14:textId="7DA57938" w:rsidR="00B970D9" w:rsidRPr="00DF1BE6" w:rsidRDefault="005744B1" w:rsidP="00C037B6">
      <w:pPr>
        <w:pStyle w:val="Odstavekseznama"/>
        <w:numPr>
          <w:ilvl w:val="0"/>
          <w:numId w:val="5"/>
        </w:numPr>
        <w:spacing w:line="0" w:lineRule="atLeast"/>
        <w:rPr>
          <w:rFonts w:ascii="Century Gothic" w:hAnsi="Century Gothic"/>
          <w:sz w:val="22"/>
        </w:rPr>
      </w:pPr>
      <w:r w:rsidRPr="00DF1BE6">
        <w:rPr>
          <w:rFonts w:ascii="Century Gothic" w:hAnsi="Century Gothic"/>
          <w:sz w:val="22"/>
        </w:rPr>
        <w:t>o</w:t>
      </w:r>
      <w:r w:rsidRPr="00DF1BE6">
        <w:rPr>
          <w:rFonts w:ascii="Century Gothic" w:hAnsi="Century Gothic" w:cs="Arial"/>
          <w:sz w:val="22"/>
        </w:rPr>
        <w:t>brazec</w:t>
      </w:r>
      <w:r w:rsidRPr="00DF1BE6">
        <w:rPr>
          <w:rFonts w:ascii="Century Gothic" w:hAnsi="Century Gothic" w:cs="Arial"/>
          <w:b/>
          <w:bCs/>
          <w:sz w:val="22"/>
        </w:rPr>
        <w:t xml:space="preserve"> BON-2 ali potrdila vseh poslovnih bank</w:t>
      </w:r>
      <w:r w:rsidRPr="00DF1BE6">
        <w:rPr>
          <w:rFonts w:ascii="Century Gothic" w:hAnsi="Century Gothic" w:cs="Arial"/>
          <w:sz w:val="22"/>
        </w:rPr>
        <w:t xml:space="preserve">, </w:t>
      </w:r>
      <w:r w:rsidRPr="00DF1BE6">
        <w:rPr>
          <w:rFonts w:ascii="Century Gothic" w:hAnsi="Century Gothic"/>
          <w:sz w:val="22"/>
        </w:rPr>
        <w:t>pri katerih imajo ponudniki/partnerji odprte poslovne račune</w:t>
      </w:r>
      <w:r w:rsidR="00185189" w:rsidRPr="00DF1BE6">
        <w:rPr>
          <w:rFonts w:ascii="Century Gothic" w:hAnsi="Century Gothic"/>
          <w:sz w:val="22"/>
        </w:rPr>
        <w:t>,</w:t>
      </w:r>
    </w:p>
    <w:p w14:paraId="317ED8AD" w14:textId="285CF9F1" w:rsidR="00AC1900" w:rsidRDefault="00B970D9" w:rsidP="00C037B6">
      <w:pPr>
        <w:pStyle w:val="Odstavekseznama"/>
        <w:numPr>
          <w:ilvl w:val="0"/>
          <w:numId w:val="5"/>
        </w:numPr>
        <w:spacing w:line="0" w:lineRule="atLeast"/>
        <w:rPr>
          <w:rFonts w:ascii="Century Gothic" w:hAnsi="Century Gothic"/>
          <w:sz w:val="22"/>
        </w:rPr>
      </w:pPr>
      <w:r w:rsidRPr="00EE1EF5">
        <w:rPr>
          <w:rFonts w:ascii="Century Gothic" w:hAnsi="Century Gothic"/>
          <w:b/>
          <w:bCs/>
          <w:sz w:val="22"/>
        </w:rPr>
        <w:t>d</w:t>
      </w:r>
      <w:r w:rsidR="00AC1900" w:rsidRPr="00EE1EF5">
        <w:rPr>
          <w:rFonts w:ascii="Century Gothic" w:hAnsi="Century Gothic"/>
          <w:b/>
          <w:bCs/>
          <w:sz w:val="22"/>
        </w:rPr>
        <w:t>okazila o izpolnjevanju</w:t>
      </w:r>
      <w:r w:rsidR="006A62AD">
        <w:rPr>
          <w:rFonts w:ascii="Century Gothic" w:hAnsi="Century Gothic"/>
          <w:b/>
          <w:bCs/>
          <w:sz w:val="22"/>
        </w:rPr>
        <w:t xml:space="preserve"> </w:t>
      </w:r>
      <w:r w:rsidR="00AC1900" w:rsidRPr="00EE1EF5">
        <w:rPr>
          <w:rFonts w:ascii="Century Gothic" w:hAnsi="Century Gothic"/>
          <w:b/>
          <w:bCs/>
          <w:sz w:val="22"/>
        </w:rPr>
        <w:t>zahtev</w:t>
      </w:r>
      <w:r w:rsidR="006A62AD">
        <w:rPr>
          <w:rFonts w:ascii="Century Gothic" w:hAnsi="Century Gothic"/>
          <w:b/>
          <w:bCs/>
          <w:sz w:val="22"/>
        </w:rPr>
        <w:t xml:space="preserve"> iz Tehničnih specifikaciji</w:t>
      </w:r>
      <w:r w:rsidR="006D55D8" w:rsidRPr="006D55D8">
        <w:rPr>
          <w:rFonts w:ascii="Century Gothic" w:hAnsi="Century Gothic"/>
          <w:sz w:val="22"/>
        </w:rPr>
        <w:t>(t</w:t>
      </w:r>
      <w:r w:rsidR="006D55D8">
        <w:rPr>
          <w:rFonts w:ascii="Century Gothic" w:hAnsi="Century Gothic"/>
          <w:sz w:val="22"/>
        </w:rPr>
        <w:t xml:space="preserve">ehnični listi, prospekti </w:t>
      </w:r>
      <w:proofErr w:type="spellStart"/>
      <w:r w:rsidR="006D55D8">
        <w:rPr>
          <w:rFonts w:ascii="Century Gothic" w:hAnsi="Century Gothic"/>
          <w:sz w:val="22"/>
        </w:rPr>
        <w:t>itd</w:t>
      </w:r>
      <w:proofErr w:type="spellEnd"/>
      <w:r w:rsidR="006D55D8">
        <w:rPr>
          <w:rFonts w:ascii="Century Gothic" w:hAnsi="Century Gothic"/>
          <w:sz w:val="22"/>
        </w:rPr>
        <w:t xml:space="preserve">) </w:t>
      </w:r>
      <w:r w:rsidR="00185189" w:rsidRPr="00EE1EF5">
        <w:rPr>
          <w:rFonts w:ascii="Century Gothic" w:hAnsi="Century Gothic"/>
          <w:sz w:val="22"/>
        </w:rPr>
        <w:t>ter</w:t>
      </w:r>
    </w:p>
    <w:p w14:paraId="5C4536BD" w14:textId="6651D596" w:rsidR="00FA4111" w:rsidRPr="00EE1EF5" w:rsidRDefault="00FA4111" w:rsidP="00C037B6">
      <w:pPr>
        <w:pStyle w:val="Odstavekseznama"/>
        <w:numPr>
          <w:ilvl w:val="0"/>
          <w:numId w:val="5"/>
        </w:numPr>
        <w:spacing w:line="0" w:lineRule="atLeast"/>
        <w:rPr>
          <w:rFonts w:ascii="Century Gothic" w:hAnsi="Century Gothic"/>
          <w:sz w:val="22"/>
        </w:rPr>
      </w:pPr>
      <w:r w:rsidRPr="009713AA">
        <w:rPr>
          <w:rFonts w:ascii="Century Gothic" w:hAnsi="Century Gothic"/>
          <w:sz w:val="22"/>
        </w:rPr>
        <w:t xml:space="preserve">obrazec </w:t>
      </w:r>
      <w:r w:rsidRPr="009713AA">
        <w:rPr>
          <w:rFonts w:ascii="Century Gothic" w:hAnsi="Century Gothic"/>
          <w:b/>
          <w:bCs/>
          <w:sz w:val="22"/>
        </w:rPr>
        <w:t>»Izjava o lastniški strukturi gospodarskega subjekta«</w:t>
      </w:r>
    </w:p>
    <w:p w14:paraId="3CF5D0AD" w14:textId="66A7442C"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34566B07" w:rsidR="00120550" w:rsidRDefault="000317C4" w:rsidP="00D61EA1">
      <w:pPr>
        <w:rPr>
          <w:rFonts w:ascii="Century Gothic" w:hAnsi="Century Gothic"/>
          <w:sz w:val="22"/>
        </w:rPr>
      </w:pPr>
      <w:bookmarkStart w:id="180" w:name="_Hlk515611345"/>
      <w:r w:rsidRPr="009536A8">
        <w:rPr>
          <w:rFonts w:ascii="Century Gothic" w:hAnsi="Century Gothic"/>
          <w:sz w:val="22"/>
        </w:rPr>
        <w:t>I</w:t>
      </w:r>
      <w:r w:rsidR="00120550" w:rsidRPr="009536A8">
        <w:rPr>
          <w:rFonts w:ascii="Century Gothic" w:hAnsi="Century Gothic"/>
          <w:sz w:val="22"/>
        </w:rPr>
        <w:t>zbrani ponudnik</w:t>
      </w:r>
      <w:r w:rsidR="00044A8A">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w:t>
      </w:r>
      <w:r w:rsidR="00044A8A">
        <w:rPr>
          <w:rFonts w:ascii="Century Gothic" w:hAnsi="Century Gothic"/>
          <w:sz w:val="22"/>
        </w:rPr>
        <w:t xml:space="preserve">mi izvodi pogodb </w:t>
      </w:r>
      <w:r w:rsidRPr="009536A8">
        <w:rPr>
          <w:rFonts w:ascii="Century Gothic" w:hAnsi="Century Gothic"/>
          <w:sz w:val="22"/>
        </w:rPr>
        <w:t>posredovati naročniku podatke o:</w:t>
      </w: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6777BA7C" w14:textId="01433BA4" w:rsidR="00046E47" w:rsidRPr="00FA4111" w:rsidRDefault="00D65E97" w:rsidP="00FA4111">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p w14:paraId="00CA8270" w14:textId="77777777" w:rsidR="00FA4111" w:rsidRPr="00FD0F97" w:rsidRDefault="00FA4111" w:rsidP="00FA4111">
      <w:pPr>
        <w:spacing w:line="0" w:lineRule="atLeast"/>
        <w:rPr>
          <w:rFonts w:ascii="Century Gothic" w:hAnsi="Century Gothic"/>
          <w:sz w:val="22"/>
        </w:rPr>
      </w:pPr>
      <w:bookmarkStart w:id="181" w:name="_Toc464638557"/>
      <w:bookmarkStart w:id="182" w:name="_Toc464638559"/>
      <w:bookmarkStart w:id="183" w:name="_Toc336851749"/>
      <w:bookmarkStart w:id="184" w:name="_Toc336851797"/>
      <w:bookmarkStart w:id="185" w:name="_Toc336851748"/>
      <w:bookmarkStart w:id="186" w:name="_Toc336851796"/>
      <w:bookmarkEnd w:id="180"/>
      <w:bookmarkEnd w:id="181"/>
      <w:bookmarkEnd w:id="182"/>
      <w:r w:rsidRPr="00FD0F97">
        <w:rPr>
          <w:rFonts w:ascii="Century Gothic" w:hAnsi="Century Gothic"/>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FAAB85" w14:textId="77777777" w:rsidR="00FA4111" w:rsidRPr="00FD0F97" w:rsidRDefault="00FA4111" w:rsidP="00FA4111">
      <w:pPr>
        <w:spacing w:line="0" w:lineRule="atLeast"/>
        <w:rPr>
          <w:rFonts w:ascii="Century Gothic" w:hAnsi="Century Gothic"/>
          <w:sz w:val="22"/>
        </w:rPr>
      </w:pPr>
    </w:p>
    <w:p w14:paraId="72930D4B" w14:textId="77777777" w:rsidR="00FA4111" w:rsidRPr="00FD0F97" w:rsidRDefault="00FA4111" w:rsidP="00FA4111">
      <w:pPr>
        <w:spacing w:line="0" w:lineRule="atLeast"/>
        <w:rPr>
          <w:rFonts w:ascii="Century Gothic" w:hAnsi="Century Gothic"/>
          <w:sz w:val="22"/>
        </w:rPr>
      </w:pPr>
      <w:r w:rsidRPr="00FD0F97">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0E71E4EB" w14:textId="77777777" w:rsidR="00FA4111" w:rsidRPr="00FD0F97" w:rsidRDefault="00FA4111" w:rsidP="00FA4111">
      <w:pPr>
        <w:spacing w:line="0" w:lineRule="atLeast"/>
        <w:rPr>
          <w:rFonts w:ascii="Century Gothic" w:hAnsi="Century Gothic"/>
          <w:sz w:val="22"/>
        </w:rPr>
      </w:pPr>
    </w:p>
    <w:p w14:paraId="4267C9C9" w14:textId="77777777" w:rsidR="00FA4111" w:rsidRPr="00FD0F97" w:rsidRDefault="00FA4111" w:rsidP="00FA4111">
      <w:pPr>
        <w:spacing w:line="0" w:lineRule="atLeast"/>
        <w:rPr>
          <w:rFonts w:ascii="Century Gothic" w:hAnsi="Century Gothic"/>
          <w:sz w:val="22"/>
        </w:rPr>
      </w:pPr>
      <w:r w:rsidRPr="00FD0F97">
        <w:rPr>
          <w:rFonts w:ascii="Century Gothic" w:hAnsi="Century Gothic"/>
          <w:sz w:val="22"/>
        </w:rPr>
        <w:t>Naročnik si pridržuje pravico, da kadarkoli razveljavi postopek javnega naročila. Naročnik si pridržuje pravico, da po pravnomočnosti odločitve o oddaji javnega naročila ne sklene</w:t>
      </w:r>
      <w:r>
        <w:rPr>
          <w:rFonts w:ascii="Century Gothic" w:hAnsi="Century Gothic"/>
          <w:sz w:val="22"/>
        </w:rPr>
        <w:t xml:space="preserve"> pogodbe </w:t>
      </w:r>
      <w:r w:rsidRPr="00FD0F97">
        <w:rPr>
          <w:rFonts w:ascii="Century Gothic" w:hAnsi="Century Gothic"/>
          <w:sz w:val="22"/>
        </w:rPr>
        <w:t>v primeru, da v času predvidenega podpisa</w:t>
      </w:r>
      <w:r>
        <w:rPr>
          <w:rFonts w:ascii="Century Gothic" w:hAnsi="Century Gothic"/>
          <w:sz w:val="22"/>
        </w:rPr>
        <w:t xml:space="preserve"> pogodbe </w:t>
      </w:r>
      <w:r w:rsidRPr="00FD0F97">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Pr>
          <w:rFonts w:ascii="Century Gothic" w:hAnsi="Century Gothic"/>
          <w:sz w:val="22"/>
        </w:rPr>
        <w:t xml:space="preserve"> pogodbe s</w:t>
      </w:r>
      <w:r w:rsidRPr="00FD0F97">
        <w:rPr>
          <w:rFonts w:ascii="Century Gothic" w:hAnsi="Century Gothic"/>
          <w:sz w:val="22"/>
        </w:rPr>
        <w:t xml:space="preserve"> strani naročnika. </w:t>
      </w:r>
    </w:p>
    <w:p w14:paraId="749E9FBF" w14:textId="77777777" w:rsidR="006E4F24" w:rsidRPr="0021051E" w:rsidRDefault="006324A3" w:rsidP="00754CD0">
      <w:pPr>
        <w:pStyle w:val="Naslov3"/>
        <w:ind w:left="426"/>
        <w:rPr>
          <w:i w:val="0"/>
          <w:iCs/>
          <w:sz w:val="22"/>
          <w:szCs w:val="22"/>
        </w:rPr>
      </w:pPr>
      <w:bookmarkStart w:id="187" w:name="_Toc87871726"/>
      <w:r w:rsidRPr="0021051E">
        <w:rPr>
          <w:i w:val="0"/>
          <w:iCs/>
          <w:sz w:val="22"/>
          <w:szCs w:val="22"/>
        </w:rPr>
        <w:t>Obrazec »</w:t>
      </w:r>
      <w:bookmarkEnd w:id="183"/>
      <w:bookmarkEnd w:id="184"/>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187"/>
    </w:p>
    <w:p w14:paraId="7871DE98" w14:textId="77777777" w:rsidR="00046E47" w:rsidRPr="001F776A" w:rsidRDefault="00046E47" w:rsidP="00046E47">
      <w:pPr>
        <w:spacing w:line="0" w:lineRule="atLeast"/>
        <w:rPr>
          <w:rFonts w:ascii="Century Gothic" w:hAnsi="Century Gothic"/>
          <w:sz w:val="22"/>
        </w:rPr>
      </w:pPr>
      <w:r w:rsidRPr="001F776A">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755418" w14:textId="77777777" w:rsidR="00046E47" w:rsidRPr="001F776A" w:rsidRDefault="00046E47" w:rsidP="00046E47">
      <w:pPr>
        <w:spacing w:line="0" w:lineRule="atLeast"/>
        <w:rPr>
          <w:rFonts w:ascii="Century Gothic" w:hAnsi="Century Gothic"/>
          <w:sz w:val="22"/>
        </w:rPr>
      </w:pPr>
    </w:p>
    <w:p w14:paraId="072805B2" w14:textId="77777777" w:rsidR="00046E47" w:rsidRPr="001F776A" w:rsidRDefault="00046E47" w:rsidP="00046E47">
      <w:pPr>
        <w:rPr>
          <w:rFonts w:ascii="Century Gothic" w:hAnsi="Century Gothic"/>
          <w:sz w:val="22"/>
        </w:rPr>
      </w:pPr>
      <w:r w:rsidRPr="001F776A">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6F4380" w14:textId="77777777" w:rsidR="00046E47" w:rsidRPr="001F776A" w:rsidRDefault="00046E47" w:rsidP="00046E47">
      <w:pPr>
        <w:rPr>
          <w:rFonts w:ascii="Century Gothic" w:hAnsi="Century Gothic"/>
          <w:sz w:val="22"/>
        </w:rPr>
      </w:pPr>
    </w:p>
    <w:p w14:paraId="387D4411" w14:textId="77777777" w:rsidR="00046E47" w:rsidRPr="001F776A" w:rsidRDefault="00046E47" w:rsidP="00046E47">
      <w:pPr>
        <w:rPr>
          <w:rFonts w:ascii="Century Gothic" w:hAnsi="Century Gothic"/>
          <w:sz w:val="22"/>
        </w:rPr>
      </w:pPr>
      <w:r w:rsidRPr="001F776A">
        <w:rPr>
          <w:rFonts w:ascii="Century Gothic" w:hAnsi="Century Gothic"/>
          <w:sz w:val="22"/>
        </w:rPr>
        <w:t>Vsi navedeni gospodarski subjekti v ponudbi morajo oddati svoj ESPD obrazec. 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38A90D5A" w14:textId="77777777" w:rsidR="00046E47" w:rsidRPr="001F776A" w:rsidRDefault="00046E47" w:rsidP="00046E47">
      <w:pPr>
        <w:spacing w:line="0" w:lineRule="atLeast"/>
        <w:rPr>
          <w:rFonts w:ascii="Century Gothic" w:hAnsi="Century Gothic"/>
          <w:sz w:val="22"/>
        </w:rPr>
      </w:pPr>
    </w:p>
    <w:p w14:paraId="487212FB" w14:textId="77777777" w:rsidR="00046E47" w:rsidRPr="001F776A" w:rsidRDefault="00046E47" w:rsidP="00046E47">
      <w:pPr>
        <w:spacing w:line="0" w:lineRule="atLeast"/>
        <w:rPr>
          <w:rFonts w:ascii="Century Gothic" w:hAnsi="Century Gothic" w:cs="Arial"/>
          <w:sz w:val="22"/>
          <w:lang w:eastAsia="sl-SI"/>
        </w:rPr>
      </w:pPr>
      <w:r w:rsidRPr="001F776A">
        <w:rPr>
          <w:rFonts w:ascii="Century Gothic" w:hAnsi="Century Gothic" w:cs="Arial"/>
          <w:sz w:val="22"/>
          <w:lang w:eastAsia="sl-SI"/>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5B4F067E" w14:textId="77777777" w:rsidR="00046E47" w:rsidRPr="001F776A" w:rsidRDefault="00046E47" w:rsidP="00046E47">
      <w:pPr>
        <w:spacing w:line="0" w:lineRule="atLeast"/>
        <w:rPr>
          <w:rFonts w:ascii="Century Gothic" w:hAnsi="Century Gothic" w:cs="Arial"/>
          <w:sz w:val="22"/>
          <w:lang w:eastAsia="sl-SI"/>
        </w:rPr>
      </w:pPr>
    </w:p>
    <w:p w14:paraId="01B8EB6A" w14:textId="77777777" w:rsidR="00046E47" w:rsidRPr="001F776A" w:rsidRDefault="00046E47" w:rsidP="00046E47">
      <w:pPr>
        <w:spacing w:line="0" w:lineRule="atLeast"/>
        <w:rPr>
          <w:rFonts w:ascii="Century Gothic" w:hAnsi="Century Gothic"/>
          <w:sz w:val="22"/>
        </w:rPr>
      </w:pPr>
      <w:r w:rsidRPr="001F776A">
        <w:rPr>
          <w:rFonts w:ascii="Century Gothic" w:hAnsi="Century Gothic"/>
          <w:sz w:val="22"/>
        </w:rPr>
        <w:t xml:space="preserve">Gospodarski subjekt naročnikov obrazec ESPD (datoteka XML) uvozi na spletni strani Portala javnih naročil/ESPD: </w:t>
      </w:r>
      <w:hyperlink r:id="rId16" w:history="1">
        <w:r w:rsidRPr="001F776A">
          <w:rPr>
            <w:rStyle w:val="Hiperpovezava"/>
            <w:rFonts w:ascii="Century Gothic" w:hAnsi="Century Gothic"/>
            <w:sz w:val="22"/>
          </w:rPr>
          <w:t>http://www.enarocanje.si/_ESPD/</w:t>
        </w:r>
      </w:hyperlink>
      <w:r w:rsidRPr="001F776A">
        <w:rPr>
          <w:rFonts w:ascii="Century Gothic" w:hAnsi="Century Gothic"/>
          <w:sz w:val="22"/>
        </w:rPr>
        <w:t xml:space="preserve"> in njega neposredno vnese zahtevane podatke.</w:t>
      </w:r>
    </w:p>
    <w:p w14:paraId="2E2BFA9B" w14:textId="77777777" w:rsidR="00046E47" w:rsidRPr="001F776A" w:rsidRDefault="00046E47" w:rsidP="00046E47">
      <w:pPr>
        <w:spacing w:line="0" w:lineRule="atLeast"/>
        <w:rPr>
          <w:rFonts w:ascii="Century Gothic" w:hAnsi="Century Gothic"/>
          <w:sz w:val="22"/>
        </w:rPr>
      </w:pPr>
    </w:p>
    <w:p w14:paraId="6839CF85" w14:textId="77777777" w:rsidR="00046E47" w:rsidRDefault="00046E47" w:rsidP="00046E47">
      <w:pPr>
        <w:spacing w:line="0" w:lineRule="atLeast"/>
        <w:rPr>
          <w:rFonts w:ascii="Century Gothic" w:hAnsi="Century Gothic"/>
          <w:b/>
          <w:bCs/>
          <w:sz w:val="22"/>
        </w:rPr>
      </w:pPr>
      <w:r w:rsidRPr="001F776A">
        <w:rPr>
          <w:rFonts w:ascii="Century Gothic" w:hAnsi="Century Gothic"/>
          <w:b/>
          <w:bCs/>
          <w:sz w:val="22"/>
        </w:rPr>
        <w:t xml:space="preserve">Ponudnik, ki v sistemu e-JN oddaja ponudbo, naloži svoj ESPD v razdelek »ESPD – ponudnik«, ESPD ostalih sodelujočih pa naloži v razdelek »ESPD – ostali sodelujoči«. </w:t>
      </w:r>
    </w:p>
    <w:p w14:paraId="0CDB0F8A" w14:textId="77777777" w:rsidR="00046E47" w:rsidRDefault="00046E47" w:rsidP="00046E47">
      <w:pPr>
        <w:spacing w:line="0" w:lineRule="atLeast"/>
        <w:rPr>
          <w:rFonts w:ascii="Century Gothic" w:hAnsi="Century Gothic"/>
          <w:b/>
          <w:bCs/>
          <w:sz w:val="22"/>
        </w:rPr>
      </w:pPr>
    </w:p>
    <w:p w14:paraId="4AEFDC07" w14:textId="77777777" w:rsidR="00046E47" w:rsidRPr="001F776A" w:rsidRDefault="00046E47" w:rsidP="00046E47">
      <w:pPr>
        <w:spacing w:line="0" w:lineRule="atLeast"/>
        <w:rPr>
          <w:rFonts w:ascii="Century Gothic" w:hAnsi="Century Gothic"/>
          <w:b/>
          <w:bCs/>
          <w:sz w:val="22"/>
        </w:rPr>
      </w:pPr>
      <w:r w:rsidRPr="001F776A">
        <w:rPr>
          <w:rFonts w:ascii="Century Gothic" w:hAnsi="Century Gothic"/>
          <w:b/>
          <w:bCs/>
          <w:sz w:val="22"/>
        </w:rPr>
        <w:t xml:space="preserve">Ponudnik, ki v sistemu e-JN oddaja ponudbo, naloži nepodpisan ESPD v xml. obliki in bo podpisan hkrati s podpisom ponudbe. </w:t>
      </w:r>
    </w:p>
    <w:p w14:paraId="6ED8C98A" w14:textId="77777777" w:rsidR="00046E47" w:rsidRPr="001F776A" w:rsidRDefault="00046E47" w:rsidP="00046E47">
      <w:pPr>
        <w:spacing w:line="0" w:lineRule="atLeast"/>
        <w:rPr>
          <w:rFonts w:ascii="Century Gothic" w:hAnsi="Century Gothic"/>
          <w:b/>
          <w:bCs/>
          <w:sz w:val="22"/>
        </w:rPr>
      </w:pPr>
    </w:p>
    <w:p w14:paraId="0DB89A8A" w14:textId="77777777" w:rsidR="00046E47" w:rsidRPr="001F776A" w:rsidRDefault="00046E47" w:rsidP="00046E47">
      <w:pPr>
        <w:spacing w:line="0" w:lineRule="atLeast"/>
        <w:rPr>
          <w:rFonts w:ascii="Century Gothic" w:hAnsi="Century Gothic"/>
          <w:b/>
          <w:bCs/>
          <w:sz w:val="22"/>
        </w:rPr>
      </w:pPr>
      <w:r w:rsidRPr="001F776A">
        <w:rPr>
          <w:rFonts w:ascii="Century Gothic" w:hAnsi="Century Gothic"/>
          <w:b/>
          <w:bCs/>
          <w:sz w:val="22"/>
        </w:rPr>
        <w:t xml:space="preserve">Za druge sodelujoče ponudnik v razdelek »ESPD – ostali sodelujoči« priloži podpisane ESPD v </w:t>
      </w:r>
      <w:proofErr w:type="spellStart"/>
      <w:r w:rsidRPr="001F776A">
        <w:rPr>
          <w:rFonts w:ascii="Century Gothic" w:hAnsi="Century Gothic"/>
          <w:b/>
          <w:bCs/>
          <w:sz w:val="22"/>
        </w:rPr>
        <w:t>pdf</w:t>
      </w:r>
      <w:proofErr w:type="spellEnd"/>
      <w:r w:rsidRPr="001F776A">
        <w:rPr>
          <w:rFonts w:ascii="Century Gothic" w:hAnsi="Century Gothic"/>
          <w:b/>
          <w:bCs/>
          <w:sz w:val="22"/>
        </w:rPr>
        <w:t xml:space="preserve">. obliki, ali v elektronski obliki podpisan xml. </w:t>
      </w:r>
    </w:p>
    <w:p w14:paraId="7E0D46B8" w14:textId="77777777" w:rsidR="00046E47" w:rsidRPr="001F776A" w:rsidRDefault="00046E47" w:rsidP="00046E47">
      <w:pPr>
        <w:spacing w:line="0" w:lineRule="atLeast"/>
        <w:rPr>
          <w:rFonts w:ascii="Century Gothic" w:hAnsi="Century Gothic"/>
          <w:sz w:val="22"/>
        </w:rPr>
      </w:pPr>
    </w:p>
    <w:p w14:paraId="20979FD9" w14:textId="77777777" w:rsidR="00046E47" w:rsidRDefault="00046E47" w:rsidP="00046E47">
      <w:pPr>
        <w:rPr>
          <w:rFonts w:ascii="Century Gothic" w:hAnsi="Century Gothic"/>
          <w:sz w:val="22"/>
        </w:rPr>
      </w:pPr>
      <w:r w:rsidRPr="001F776A">
        <w:rPr>
          <w:rFonts w:ascii="Century Gothic" w:hAnsi="Century Gothic"/>
          <w:sz w:val="22"/>
        </w:rPr>
        <w:t xml:space="preserve">Navodila za izpolnjevanje navedenega obrazca so dostopna na povezavi:  </w:t>
      </w:r>
      <w:hyperlink r:id="rId17" w:history="1">
        <w:r w:rsidRPr="001F776A">
          <w:rPr>
            <w:rStyle w:val="Hiperpovezava"/>
            <w:rFonts w:ascii="Century Gothic" w:hAnsi="Century Gothic"/>
            <w:sz w:val="22"/>
          </w:rPr>
          <w:t>http://www.enarocanje.si/Dokumenti/Navodila_za_uporabo_ESPD.pdf</w:t>
        </w:r>
      </w:hyperlink>
      <w:bookmarkStart w:id="188" w:name="_Toc466382905"/>
      <w:bookmarkStart w:id="189" w:name="_Toc466382906"/>
      <w:bookmarkEnd w:id="188"/>
      <w:bookmarkEnd w:id="189"/>
    </w:p>
    <w:p w14:paraId="5B94FCBB" w14:textId="77777777" w:rsidR="00046E47" w:rsidRDefault="00046E47" w:rsidP="00046E47">
      <w:pPr>
        <w:rPr>
          <w:rFonts w:ascii="Century Gothic" w:hAnsi="Century Gothic"/>
          <w:sz w:val="22"/>
        </w:rPr>
      </w:pPr>
    </w:p>
    <w:p w14:paraId="32B7B341" w14:textId="24A59D84" w:rsidR="008A1381" w:rsidRPr="00FA4111" w:rsidRDefault="00FA4111" w:rsidP="00FA4111">
      <w:pPr>
        <w:pStyle w:val="Naslov3"/>
        <w:ind w:left="426"/>
        <w:rPr>
          <w:i w:val="0"/>
          <w:iCs/>
          <w:sz w:val="22"/>
          <w:szCs w:val="22"/>
        </w:rPr>
      </w:pPr>
      <w:r>
        <w:rPr>
          <w:i w:val="0"/>
          <w:iCs/>
          <w:sz w:val="22"/>
          <w:szCs w:val="22"/>
        </w:rPr>
        <w:t xml:space="preserve"> </w:t>
      </w:r>
      <w:bookmarkStart w:id="190" w:name="_Toc87871727"/>
      <w:r w:rsidR="005B21B7" w:rsidRPr="00FA4111">
        <w:rPr>
          <w:i w:val="0"/>
          <w:iCs/>
          <w:sz w:val="22"/>
          <w:szCs w:val="22"/>
        </w:rPr>
        <w:t>Ponudbeni predračun</w:t>
      </w:r>
      <w:bookmarkEnd w:id="190"/>
    </w:p>
    <w:p w14:paraId="24007968" w14:textId="576E4D82" w:rsidR="000A0765" w:rsidRDefault="000A0765" w:rsidP="000A0765">
      <w:pPr>
        <w:spacing w:line="0" w:lineRule="atLeast"/>
        <w:rPr>
          <w:rFonts w:ascii="Century Gothic" w:hAnsi="Century Gothic" w:cstheme="minorHAnsi"/>
          <w:sz w:val="22"/>
        </w:rPr>
      </w:pPr>
      <w:r w:rsidRPr="005A3838">
        <w:rPr>
          <w:rFonts w:ascii="Century Gothic" w:hAnsi="Century Gothic" w:cstheme="minorHAnsi"/>
          <w:sz w:val="22"/>
        </w:rPr>
        <w:t>Ponudbene vrednosti (vrednosti na enoto brez DDV) v ponudbi</w:t>
      </w:r>
      <w:r>
        <w:rPr>
          <w:rFonts w:ascii="Century Gothic" w:hAnsi="Century Gothic" w:cstheme="minorHAnsi"/>
          <w:sz w:val="22"/>
        </w:rPr>
        <w:t xml:space="preserve"> </w:t>
      </w:r>
      <w:r w:rsidRPr="004654B2">
        <w:rPr>
          <w:rFonts w:ascii="Century Gothic" w:hAnsi="Century Gothic" w:cstheme="minorHAnsi"/>
          <w:sz w:val="22"/>
        </w:rPr>
        <w:t xml:space="preserve">morajo biti izražene v evrih (EUR) in </w:t>
      </w:r>
      <w:r w:rsidRPr="00F10EF9">
        <w:rPr>
          <w:rFonts w:ascii="Century Gothic" w:hAnsi="Century Gothic" w:cstheme="minorHAnsi"/>
          <w:sz w:val="22"/>
        </w:rPr>
        <w:t xml:space="preserve">morajo vključevati vse elemente, iz katerih so sestavljene, davke in morebitne popuste, ter </w:t>
      </w:r>
      <w:r w:rsidRPr="00F10EF9">
        <w:rPr>
          <w:rFonts w:ascii="Century Gothic" w:hAnsi="Century Gothic"/>
          <w:sz w:val="22"/>
        </w:rPr>
        <w:t xml:space="preserve">tudi stroške prevoza artiklov </w:t>
      </w:r>
      <w:proofErr w:type="spellStart"/>
      <w:r w:rsidRPr="00456C73">
        <w:rPr>
          <w:rFonts w:ascii="Century Gothic" w:hAnsi="Century Gothic"/>
          <w:sz w:val="22"/>
        </w:rPr>
        <w:t>fco</w:t>
      </w:r>
      <w:proofErr w:type="spellEnd"/>
      <w:r w:rsidRPr="00456C73">
        <w:rPr>
          <w:rFonts w:ascii="Century Gothic" w:hAnsi="Century Gothic"/>
          <w:sz w:val="22"/>
        </w:rPr>
        <w:t xml:space="preserve"> skladišče naročnika – razloženo.</w:t>
      </w:r>
      <w:r w:rsidRPr="004654B2">
        <w:rPr>
          <w:rFonts w:ascii="Century Gothic" w:hAnsi="Century Gothic" w:cstheme="minorHAnsi"/>
          <w:sz w:val="22"/>
        </w:rPr>
        <w:t xml:space="preserve"> </w:t>
      </w:r>
    </w:p>
    <w:p w14:paraId="413E5569" w14:textId="77777777" w:rsidR="000A0765" w:rsidRDefault="000A0765" w:rsidP="000A0765">
      <w:pPr>
        <w:spacing w:line="0" w:lineRule="atLeast"/>
        <w:rPr>
          <w:rFonts w:ascii="Century Gothic" w:hAnsi="Century Gothic" w:cstheme="minorHAnsi"/>
          <w:sz w:val="22"/>
        </w:rPr>
      </w:pPr>
    </w:p>
    <w:p w14:paraId="0F5F73B1" w14:textId="1904865B" w:rsidR="000A0765" w:rsidRPr="004654B2" w:rsidRDefault="000A0765" w:rsidP="000A0765">
      <w:pPr>
        <w:spacing w:line="0" w:lineRule="atLeast"/>
        <w:rPr>
          <w:rFonts w:ascii="Century Gothic" w:hAnsi="Century Gothic" w:cstheme="minorHAnsi"/>
          <w:sz w:val="22"/>
        </w:rPr>
      </w:pPr>
      <w:r w:rsidRPr="004654B2">
        <w:rPr>
          <w:rFonts w:ascii="Century Gothic" w:hAnsi="Century Gothic" w:cstheme="minorHAnsi"/>
          <w:sz w:val="22"/>
        </w:rPr>
        <w:t>Ponudbene vrednosti so fiksne in nespremenljive za ves čas trajanja</w:t>
      </w:r>
      <w:r w:rsidR="00044A8A">
        <w:rPr>
          <w:rFonts w:ascii="Century Gothic" w:hAnsi="Century Gothic" w:cstheme="minorHAnsi"/>
          <w:sz w:val="22"/>
        </w:rPr>
        <w:t xml:space="preserve"> pogodbe</w:t>
      </w:r>
      <w:r w:rsidRPr="004654B2">
        <w:rPr>
          <w:rFonts w:ascii="Century Gothic" w:hAnsi="Century Gothic" w:cstheme="minorHAnsi"/>
          <w:sz w:val="22"/>
        </w:rPr>
        <w:t>, pri čemer naročnik ne nosi nikakršnih dodatnih stroškov ali obveznosti.</w:t>
      </w:r>
    </w:p>
    <w:p w14:paraId="5BE5F8E8" w14:textId="77777777" w:rsidR="000A0765" w:rsidRPr="004654B2" w:rsidRDefault="000A0765" w:rsidP="000A0765">
      <w:pPr>
        <w:spacing w:line="0" w:lineRule="atLeast"/>
        <w:rPr>
          <w:rFonts w:ascii="Century Gothic" w:hAnsi="Century Gothic" w:cstheme="minorHAnsi"/>
          <w:sz w:val="22"/>
        </w:rPr>
      </w:pPr>
    </w:p>
    <w:p w14:paraId="208AD18C" w14:textId="77777777" w:rsidR="000A0765" w:rsidRPr="004654B2" w:rsidRDefault="000A0765" w:rsidP="000A0765">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obrazca</w:t>
      </w:r>
      <w:r w:rsidRPr="004654B2">
        <w:rPr>
          <w:rFonts w:ascii="Century Gothic" w:hAnsi="Century Gothic"/>
          <w:sz w:val="22"/>
        </w:rPr>
        <w:t xml:space="preserve"> </w:t>
      </w:r>
      <w:r>
        <w:rPr>
          <w:rFonts w:ascii="Century Gothic" w:hAnsi="Century Gothic"/>
          <w:sz w:val="22"/>
        </w:rPr>
        <w:t>P</w:t>
      </w:r>
      <w:r w:rsidRPr="004654B2">
        <w:rPr>
          <w:rFonts w:ascii="Century Gothic" w:hAnsi="Century Gothic"/>
          <w:sz w:val="22"/>
        </w:rPr>
        <w:t>redračun. V primeru, da bo naročnik pri pregledu in ocenjevanju ponudb odkril očitne računske napake, bo ravnal v skladu s sedmim odstavkom 89. člena ZJN-3.</w:t>
      </w:r>
    </w:p>
    <w:p w14:paraId="0895A59B" w14:textId="77777777" w:rsidR="000A0765" w:rsidRPr="004654B2" w:rsidRDefault="000A0765" w:rsidP="000A0765">
      <w:pPr>
        <w:spacing w:line="0" w:lineRule="atLeast"/>
        <w:rPr>
          <w:rFonts w:ascii="Century Gothic" w:hAnsi="Century Gothic"/>
          <w:sz w:val="22"/>
        </w:rPr>
      </w:pPr>
    </w:p>
    <w:p w14:paraId="6FFED232" w14:textId="6AFC2E0A" w:rsidR="000A0765" w:rsidRPr="004654B2" w:rsidRDefault="000A0765" w:rsidP="000A0765">
      <w:pPr>
        <w:spacing w:line="0" w:lineRule="atLeast"/>
        <w:rPr>
          <w:rFonts w:ascii="Century Gothic" w:hAnsi="Century Gothic"/>
          <w:b/>
          <w:bCs/>
          <w:sz w:val="22"/>
        </w:rPr>
      </w:pPr>
      <w:bookmarkStart w:id="191" w:name="_Toc464638554"/>
      <w:bookmarkEnd w:id="191"/>
      <w:r w:rsidRPr="004654B2">
        <w:rPr>
          <w:rFonts w:ascii="Century Gothic" w:hAnsi="Century Gothic"/>
          <w:b/>
          <w:bCs/>
          <w:sz w:val="22"/>
        </w:rPr>
        <w:t xml:space="preserve">a) Obrazec »Rekapitulacija predračuna« </w:t>
      </w:r>
      <w:r w:rsidR="00DC2AB7">
        <w:rPr>
          <w:rFonts w:ascii="Century Gothic" w:hAnsi="Century Gothic"/>
          <w:b/>
          <w:bCs/>
          <w:sz w:val="22"/>
        </w:rPr>
        <w:t>(</w:t>
      </w:r>
      <w:r w:rsidRPr="004654B2">
        <w:rPr>
          <w:rFonts w:ascii="Century Gothic" w:hAnsi="Century Gothic"/>
          <w:b/>
          <w:bCs/>
          <w:sz w:val="22"/>
        </w:rPr>
        <w:t>Word</w:t>
      </w:r>
      <w:r w:rsidR="00DC2AB7">
        <w:rPr>
          <w:rFonts w:ascii="Century Gothic" w:hAnsi="Century Gothic"/>
          <w:b/>
          <w:bCs/>
          <w:sz w:val="22"/>
        </w:rPr>
        <w:t>)</w:t>
      </w:r>
    </w:p>
    <w:p w14:paraId="1DD2AC6C" w14:textId="77777777" w:rsidR="000A0765" w:rsidRPr="004654B2" w:rsidRDefault="000A0765" w:rsidP="000A0765">
      <w:pPr>
        <w:spacing w:line="0" w:lineRule="atLeast"/>
        <w:rPr>
          <w:rFonts w:ascii="Century Gothic" w:hAnsi="Century Gothic"/>
          <w:sz w:val="22"/>
        </w:rPr>
      </w:pPr>
    </w:p>
    <w:p w14:paraId="362D6036" w14:textId="6ED111B1" w:rsidR="000A0765" w:rsidRPr="00DC2AB7" w:rsidRDefault="000A0765" w:rsidP="000A0765">
      <w:pPr>
        <w:autoSpaceDE w:val="0"/>
        <w:autoSpaceDN w:val="0"/>
        <w:adjustRightInd w:val="0"/>
        <w:spacing w:line="0" w:lineRule="atLeast"/>
        <w:rPr>
          <w:rFonts w:ascii="Century Gothic" w:hAnsi="Century Gothic"/>
          <w:sz w:val="22"/>
        </w:rPr>
      </w:pPr>
      <w:r w:rsidRPr="00DC2AB7">
        <w:rPr>
          <w:rFonts w:ascii="Century Gothic" w:hAnsi="Century Gothic"/>
          <w:sz w:val="22"/>
        </w:rPr>
        <w:lastRenderedPageBreak/>
        <w:t>Ponudnik mora</w:t>
      </w:r>
      <w:r w:rsidR="00B12D30" w:rsidRPr="00DC2AB7">
        <w:rPr>
          <w:rFonts w:ascii="Century Gothic" w:hAnsi="Century Gothic"/>
          <w:sz w:val="22"/>
        </w:rPr>
        <w:t xml:space="preserve"> vpisati v obrazec »Rekapitulacija predračuna«</w:t>
      </w:r>
      <w:r w:rsidR="00DC2AB7" w:rsidRPr="00DC2AB7">
        <w:rPr>
          <w:rFonts w:ascii="Century Gothic" w:hAnsi="Century Gothic"/>
          <w:sz w:val="22"/>
        </w:rPr>
        <w:t xml:space="preserve"> </w:t>
      </w:r>
      <w:r w:rsidR="00B12D30" w:rsidRPr="00DC2AB7">
        <w:rPr>
          <w:rFonts w:ascii="Century Gothic" w:eastAsia="Times New Roman" w:hAnsi="Century Gothic"/>
          <w:b/>
          <w:bCs/>
          <w:sz w:val="22"/>
          <w:lang w:eastAsia="sl-SI"/>
        </w:rPr>
        <w:t>skupno ponudbeno vrednost v EUR brez DDV</w:t>
      </w:r>
      <w:r w:rsidR="00DC2AB7" w:rsidRPr="00DC2AB7">
        <w:rPr>
          <w:rFonts w:ascii="Century Gothic" w:eastAsia="Times New Roman" w:hAnsi="Century Gothic"/>
          <w:b/>
          <w:bCs/>
          <w:sz w:val="22"/>
          <w:lang w:eastAsia="sl-SI"/>
        </w:rPr>
        <w:t>,</w:t>
      </w:r>
      <w:r w:rsidR="00DC2AB7" w:rsidRPr="00DC2AB7">
        <w:rPr>
          <w:rFonts w:ascii="Century Gothic" w:hAnsi="Century Gothic"/>
          <w:sz w:val="22"/>
        </w:rPr>
        <w:t xml:space="preserve"> in</w:t>
      </w:r>
      <w:r w:rsidRPr="00DC2AB7">
        <w:rPr>
          <w:rFonts w:ascii="Century Gothic" w:hAnsi="Century Gothic"/>
          <w:sz w:val="22"/>
        </w:rPr>
        <w:t xml:space="preserve"> sicer na največ dve decimalni mesti.</w:t>
      </w:r>
    </w:p>
    <w:p w14:paraId="05D0BB35" w14:textId="77777777" w:rsidR="000A0765" w:rsidRPr="00DC2AB7" w:rsidRDefault="000A0765" w:rsidP="000A0765">
      <w:pPr>
        <w:autoSpaceDE w:val="0"/>
        <w:autoSpaceDN w:val="0"/>
        <w:adjustRightInd w:val="0"/>
        <w:spacing w:line="0" w:lineRule="atLeast"/>
        <w:rPr>
          <w:rFonts w:ascii="Century Gothic" w:hAnsi="Century Gothic"/>
          <w:sz w:val="22"/>
        </w:rPr>
      </w:pPr>
    </w:p>
    <w:p w14:paraId="33AA8D96" w14:textId="77777777" w:rsidR="000A0765" w:rsidRPr="004654B2" w:rsidRDefault="000A0765" w:rsidP="000A0765">
      <w:pPr>
        <w:spacing w:line="0" w:lineRule="atLeast"/>
        <w:rPr>
          <w:rFonts w:ascii="Century Gothic" w:hAnsi="Century Gothic"/>
          <w:color w:val="FF0000"/>
          <w:sz w:val="22"/>
        </w:rPr>
      </w:pPr>
      <w:r w:rsidRPr="004654B2">
        <w:rPr>
          <w:rFonts w:ascii="Century Gothic" w:hAnsi="Century Gothic"/>
          <w:b/>
          <w:bCs/>
          <w:sz w:val="22"/>
          <w:lang w:eastAsia="x-none"/>
        </w:rPr>
        <w:t>Ponudnik v informacijskem sistemu e-JN v razdelek »Predračun« naloži izpolnjen obrazec Rekapitulacija predračuna v *.</w:t>
      </w:r>
      <w:proofErr w:type="spellStart"/>
      <w:r w:rsidRPr="004654B2">
        <w:rPr>
          <w:rFonts w:ascii="Century Gothic" w:hAnsi="Century Gothic"/>
          <w:b/>
          <w:bCs/>
          <w:sz w:val="22"/>
          <w:lang w:eastAsia="x-none"/>
        </w:rPr>
        <w:t>pdf</w:t>
      </w:r>
      <w:proofErr w:type="spellEnd"/>
      <w:r w:rsidRPr="004654B2">
        <w:rPr>
          <w:rFonts w:ascii="Century Gothic" w:hAnsi="Century Gothic"/>
          <w:b/>
          <w:bCs/>
          <w:sz w:val="22"/>
          <w:lang w:eastAsia="x-none"/>
        </w:rPr>
        <w:t xml:space="preserve"> datoteki, ki bo dostopen na javnem odpiranju ponudb.</w:t>
      </w:r>
    </w:p>
    <w:p w14:paraId="31068936" w14:textId="77777777" w:rsidR="000A0765" w:rsidRPr="004654B2" w:rsidRDefault="000A0765" w:rsidP="000A0765">
      <w:pPr>
        <w:spacing w:line="0" w:lineRule="atLeast"/>
        <w:rPr>
          <w:rFonts w:ascii="Century Gothic" w:hAnsi="Century Gothic"/>
          <w:color w:val="FF0000"/>
          <w:sz w:val="22"/>
        </w:rPr>
      </w:pPr>
    </w:p>
    <w:p w14:paraId="62CAAEA9" w14:textId="116A3C28" w:rsidR="000A0765" w:rsidRPr="004654B2" w:rsidRDefault="000A0765" w:rsidP="000A0765">
      <w:pPr>
        <w:spacing w:line="0" w:lineRule="atLeast"/>
        <w:rPr>
          <w:rFonts w:ascii="Century Gothic" w:hAnsi="Century Gothic"/>
          <w:b/>
          <w:bCs/>
          <w:sz w:val="22"/>
        </w:rPr>
      </w:pPr>
      <w:r w:rsidRPr="004654B2">
        <w:rPr>
          <w:rFonts w:ascii="Century Gothic" w:hAnsi="Century Gothic"/>
          <w:b/>
          <w:bCs/>
          <w:sz w:val="22"/>
        </w:rPr>
        <w:t xml:space="preserve">b) Obrazec »Predračun« </w:t>
      </w:r>
      <w:r w:rsidR="00DC2AB7">
        <w:rPr>
          <w:rFonts w:ascii="Century Gothic" w:hAnsi="Century Gothic"/>
          <w:b/>
          <w:bCs/>
          <w:sz w:val="22"/>
        </w:rPr>
        <w:t>(</w:t>
      </w:r>
      <w:r w:rsidRPr="004654B2">
        <w:rPr>
          <w:rFonts w:ascii="Century Gothic" w:hAnsi="Century Gothic"/>
          <w:b/>
          <w:bCs/>
          <w:sz w:val="22"/>
        </w:rPr>
        <w:t>Excel</w:t>
      </w:r>
      <w:r w:rsidR="00DC2AB7">
        <w:rPr>
          <w:rFonts w:ascii="Century Gothic" w:hAnsi="Century Gothic"/>
          <w:b/>
          <w:bCs/>
          <w:sz w:val="22"/>
        </w:rPr>
        <w:t>)</w:t>
      </w:r>
    </w:p>
    <w:p w14:paraId="149B85A1" w14:textId="77777777" w:rsidR="000A0765" w:rsidRPr="009D713E" w:rsidRDefault="000A0765" w:rsidP="000A0765">
      <w:pPr>
        <w:spacing w:line="0" w:lineRule="atLeast"/>
        <w:rPr>
          <w:rFonts w:ascii="Century Gothic" w:hAnsi="Century Gothic"/>
          <w:b/>
          <w:bCs/>
          <w:sz w:val="22"/>
        </w:rPr>
      </w:pPr>
    </w:p>
    <w:p w14:paraId="2D622B1C" w14:textId="65A09F6C" w:rsidR="000A0765" w:rsidRPr="002E506F" w:rsidRDefault="00C573E6" w:rsidP="000A0765">
      <w:pPr>
        <w:spacing w:line="0" w:lineRule="atLeast"/>
        <w:rPr>
          <w:rFonts w:ascii="Century Gothic" w:hAnsi="Century Gothic" w:cstheme="minorHAnsi"/>
          <w:sz w:val="22"/>
        </w:rPr>
      </w:pPr>
      <w:r w:rsidRPr="002E506F">
        <w:rPr>
          <w:rFonts w:ascii="Century Gothic" w:hAnsi="Century Gothic" w:cstheme="minorHAnsi"/>
          <w:sz w:val="22"/>
        </w:rPr>
        <w:t xml:space="preserve">Ponudnik v obrazcu </w:t>
      </w:r>
      <w:r w:rsidR="000A0765" w:rsidRPr="002E506F">
        <w:rPr>
          <w:rFonts w:ascii="Century Gothic" w:hAnsi="Century Gothic" w:cstheme="minorHAnsi"/>
          <w:b/>
          <w:bCs/>
          <w:sz w:val="22"/>
        </w:rPr>
        <w:t>»Predračun« (Excel)</w:t>
      </w:r>
      <w:r w:rsidR="00426BA6" w:rsidRPr="002E506F">
        <w:rPr>
          <w:rFonts w:ascii="Century Gothic" w:hAnsi="Century Gothic" w:cstheme="minorHAnsi"/>
          <w:b/>
          <w:bCs/>
          <w:sz w:val="22"/>
        </w:rPr>
        <w:t xml:space="preserve"> obvezno </w:t>
      </w:r>
      <w:r w:rsidRPr="002E506F">
        <w:rPr>
          <w:rFonts w:ascii="Century Gothic" w:hAnsi="Century Gothic" w:cstheme="minorHAnsi"/>
          <w:b/>
          <w:bCs/>
          <w:sz w:val="22"/>
        </w:rPr>
        <w:t xml:space="preserve">vpiše </w:t>
      </w:r>
      <w:r w:rsidR="000A0765" w:rsidRPr="002E506F">
        <w:rPr>
          <w:rFonts w:ascii="Century Gothic" w:hAnsi="Century Gothic" w:cstheme="minorHAnsi"/>
          <w:b/>
          <w:bCs/>
          <w:sz w:val="22"/>
        </w:rPr>
        <w:t xml:space="preserve">ponudbene vrednosti na največ dve decimalni mesti: </w:t>
      </w:r>
      <w:r w:rsidR="000A0765" w:rsidRPr="002E506F">
        <w:rPr>
          <w:rFonts w:ascii="Century Gothic" w:hAnsi="Century Gothic" w:cstheme="minorHAnsi"/>
          <w:sz w:val="22"/>
          <w:u w:val="single"/>
        </w:rPr>
        <w:t>»Vrednost/enoto v EUR brez DDV« za vse postavke</w:t>
      </w:r>
      <w:r w:rsidRPr="002E506F">
        <w:rPr>
          <w:rFonts w:ascii="Century Gothic" w:hAnsi="Century Gothic" w:cstheme="minorHAnsi"/>
          <w:sz w:val="22"/>
          <w:u w:val="single"/>
        </w:rPr>
        <w:t xml:space="preserve"> o</w:t>
      </w:r>
      <w:r w:rsidR="000A0765" w:rsidRPr="002E506F">
        <w:rPr>
          <w:rFonts w:ascii="Century Gothic" w:hAnsi="Century Gothic" w:cstheme="minorHAnsi"/>
          <w:sz w:val="22"/>
        </w:rPr>
        <w:t xml:space="preserve">stale vrednosti se v predmetnem obrazcu samodejno izračunajo. </w:t>
      </w:r>
    </w:p>
    <w:p w14:paraId="2A1C9ECD" w14:textId="416EB63B" w:rsidR="000A0765" w:rsidRPr="005919B4" w:rsidRDefault="000A0765" w:rsidP="000A0765">
      <w:pPr>
        <w:spacing w:line="0" w:lineRule="atLeast"/>
        <w:rPr>
          <w:rFonts w:ascii="Century Gothic" w:hAnsi="Century Gothic" w:cstheme="minorHAnsi"/>
          <w:sz w:val="22"/>
          <w:highlight w:val="yellow"/>
        </w:rPr>
      </w:pPr>
    </w:p>
    <w:p w14:paraId="32546CFA" w14:textId="380336CB" w:rsidR="00426BA6" w:rsidRPr="00456C73" w:rsidRDefault="000A0765" w:rsidP="00710DFF">
      <w:pPr>
        <w:spacing w:line="0" w:lineRule="atLeast"/>
        <w:rPr>
          <w:rFonts w:ascii="Century Gothic" w:hAnsi="Century Gothic"/>
          <w:bCs/>
          <w:sz w:val="22"/>
        </w:rPr>
      </w:pPr>
      <w:r w:rsidRPr="00456C73">
        <w:rPr>
          <w:rFonts w:ascii="Century Gothic" w:hAnsi="Century Gothic"/>
          <w:bCs/>
          <w:sz w:val="22"/>
        </w:rPr>
        <w:t>Če ponudnik vrednosti v posamezno postavko ponudbenega predračuna ne vpiše, se šteje, da predmetne postavke ne ponuja, kar je razlog za izločitev ponudbe</w:t>
      </w:r>
      <w:r w:rsidR="00281679">
        <w:rPr>
          <w:rFonts w:ascii="Century Gothic" w:hAnsi="Century Gothic"/>
          <w:bCs/>
          <w:sz w:val="22"/>
        </w:rPr>
        <w:t xml:space="preserve">. </w:t>
      </w:r>
      <w:r w:rsidRPr="00456C73">
        <w:rPr>
          <w:rFonts w:ascii="Century Gothic" w:hAnsi="Century Gothic"/>
          <w:bCs/>
          <w:sz w:val="22"/>
          <w:u w:val="single"/>
        </w:rPr>
        <w:t>Ponudnik mora ponuditi vse artikle, ki so navedeni v ponudbenem predračunu.</w:t>
      </w:r>
      <w:r w:rsidRPr="00456C73">
        <w:rPr>
          <w:rFonts w:ascii="Century Gothic" w:hAnsi="Century Gothic"/>
          <w:bCs/>
          <w:sz w:val="22"/>
        </w:rPr>
        <w:t xml:space="preserve"> </w:t>
      </w:r>
    </w:p>
    <w:p w14:paraId="5EB9D36E" w14:textId="77777777" w:rsidR="00426BA6" w:rsidRPr="005919B4" w:rsidRDefault="00426BA6" w:rsidP="00710DFF">
      <w:pPr>
        <w:spacing w:line="0" w:lineRule="atLeast"/>
        <w:rPr>
          <w:rFonts w:ascii="Century Gothic" w:hAnsi="Century Gothic"/>
          <w:bCs/>
          <w:sz w:val="22"/>
          <w:highlight w:val="yellow"/>
        </w:rPr>
      </w:pPr>
    </w:p>
    <w:p w14:paraId="3EBE5458" w14:textId="7AD1FFAB" w:rsidR="00710DFF" w:rsidRDefault="000A0765" w:rsidP="00710DFF">
      <w:pPr>
        <w:spacing w:line="0" w:lineRule="atLeast"/>
        <w:rPr>
          <w:rFonts w:ascii="Century Gothic" w:hAnsi="Century Gothic"/>
          <w:bCs/>
          <w:sz w:val="22"/>
        </w:rPr>
      </w:pPr>
      <w:r w:rsidRPr="002E506F">
        <w:rPr>
          <w:rFonts w:ascii="Century Gothic" w:hAnsi="Century Gothic"/>
          <w:bCs/>
          <w:sz w:val="22"/>
        </w:rPr>
        <w:t>V kolikor ponudnik</w:t>
      </w:r>
      <w:r w:rsidR="00710DFF" w:rsidRPr="002E506F">
        <w:rPr>
          <w:rFonts w:ascii="Century Gothic" w:hAnsi="Century Gothic"/>
          <w:bCs/>
          <w:sz w:val="22"/>
        </w:rPr>
        <w:t xml:space="preserve"> ne vpiše ponudbene vrednosti v posamezno postavko ali vpiše vrednost nič (0,00) EUR ali pa vpiše znak (npr. “/” ali “—“, ipd.), se šteje, da ponuja to postavko brezplačno.</w:t>
      </w:r>
    </w:p>
    <w:p w14:paraId="654A2BDE" w14:textId="6981E173" w:rsidR="00456C73" w:rsidRDefault="00456C73" w:rsidP="00710DFF">
      <w:pPr>
        <w:spacing w:line="0" w:lineRule="atLeast"/>
        <w:rPr>
          <w:rFonts w:ascii="Century Gothic" w:hAnsi="Century Gothic"/>
          <w:bCs/>
          <w:sz w:val="22"/>
        </w:rPr>
      </w:pPr>
    </w:p>
    <w:p w14:paraId="36B2F802" w14:textId="1CE3DA00" w:rsidR="00456C73" w:rsidRPr="0062797C" w:rsidRDefault="00456C73" w:rsidP="00710DFF">
      <w:pPr>
        <w:spacing w:line="0" w:lineRule="atLeast"/>
        <w:rPr>
          <w:rFonts w:ascii="Century Gothic" w:hAnsi="Century Gothic"/>
          <w:b/>
          <w:sz w:val="22"/>
        </w:rPr>
      </w:pPr>
      <w:r w:rsidRPr="0062797C">
        <w:rPr>
          <w:rFonts w:ascii="Century Gothic" w:hAnsi="Century Gothic"/>
          <w:b/>
          <w:sz w:val="22"/>
        </w:rPr>
        <w:t>Ponudnik OBVEZNO v  obrazec »Predračun« vpiše tudi proizvajalca, znamko in tip ponujenega artikla.</w:t>
      </w:r>
    </w:p>
    <w:p w14:paraId="57E95F7E" w14:textId="2F013925" w:rsidR="00710DFF" w:rsidRPr="00456C73" w:rsidRDefault="00710DFF" w:rsidP="000A0765">
      <w:pPr>
        <w:spacing w:line="0" w:lineRule="atLeast"/>
        <w:rPr>
          <w:rFonts w:ascii="Century Gothic" w:hAnsi="Century Gothic"/>
          <w:bCs/>
          <w:color w:val="FF0000"/>
          <w:sz w:val="22"/>
          <w:u w:val="single"/>
          <w:lang w:eastAsia="x-none"/>
        </w:rPr>
      </w:pPr>
    </w:p>
    <w:p w14:paraId="2D1E7490" w14:textId="652D5AC7" w:rsidR="00EE376D" w:rsidRPr="009D713E" w:rsidRDefault="009D713E" w:rsidP="00710DFF">
      <w:pPr>
        <w:spacing w:line="0" w:lineRule="atLeast"/>
        <w:rPr>
          <w:rFonts w:ascii="Century Gothic" w:hAnsi="Century Gothic"/>
          <w:b/>
          <w:bCs/>
          <w:sz w:val="22"/>
        </w:rPr>
      </w:pPr>
      <w:r>
        <w:rPr>
          <w:rFonts w:ascii="Century Gothic" w:hAnsi="Century Gothic"/>
          <w:b/>
          <w:bCs/>
          <w:sz w:val="22"/>
        </w:rPr>
        <w:t xml:space="preserve">c) </w:t>
      </w:r>
      <w:r w:rsidR="00EE376D" w:rsidRPr="009D713E">
        <w:rPr>
          <w:rFonts w:ascii="Century Gothic" w:hAnsi="Century Gothic"/>
          <w:b/>
          <w:bCs/>
          <w:sz w:val="22"/>
        </w:rPr>
        <w:t>Vnos ponudbenih vrednosti</w:t>
      </w:r>
      <w:r w:rsidR="00456C73">
        <w:rPr>
          <w:rFonts w:ascii="Century Gothic" w:hAnsi="Century Gothic"/>
          <w:b/>
          <w:bCs/>
          <w:sz w:val="22"/>
        </w:rPr>
        <w:t xml:space="preserve"> </w:t>
      </w:r>
      <w:r w:rsidR="00EE376D" w:rsidRPr="009D713E">
        <w:rPr>
          <w:rFonts w:ascii="Century Gothic" w:hAnsi="Century Gothic"/>
          <w:b/>
          <w:bCs/>
          <w:sz w:val="22"/>
        </w:rPr>
        <w:t>v informacijski sistem e-JN:</w:t>
      </w:r>
    </w:p>
    <w:p w14:paraId="23736AC6" w14:textId="74E2B16C" w:rsidR="009D003A" w:rsidRDefault="009D003A" w:rsidP="00EE376D">
      <w:pPr>
        <w:autoSpaceDN w:val="0"/>
        <w:spacing w:line="0" w:lineRule="atLeast"/>
        <w:ind w:right="6"/>
        <w:textAlignment w:val="baseline"/>
        <w:rPr>
          <w:rFonts w:ascii="Century Gothic" w:hAnsi="Century Gothic"/>
          <w:b/>
          <w:bCs/>
          <w:sz w:val="22"/>
          <w:u w:val="single"/>
          <w:lang w:eastAsia="zh-CN"/>
        </w:rPr>
      </w:pPr>
    </w:p>
    <w:p w14:paraId="20C2B165" w14:textId="792FDCD3" w:rsidR="00C45B84" w:rsidRPr="00C45B84" w:rsidRDefault="00C45B84" w:rsidP="00C45B84">
      <w:pPr>
        <w:autoSpaceDN w:val="0"/>
        <w:spacing w:line="0" w:lineRule="atLeast"/>
        <w:ind w:right="6"/>
        <w:textAlignment w:val="baseline"/>
        <w:rPr>
          <w:rFonts w:ascii="Century Gothic" w:eastAsiaTheme="minorEastAsia" w:hAnsi="Century Gothic"/>
          <w:b/>
          <w:sz w:val="22"/>
        </w:rPr>
      </w:pPr>
      <w:r w:rsidRPr="00C45B84">
        <w:rPr>
          <w:rFonts w:ascii="Century Gothic" w:hAnsi="Century Gothic"/>
          <w:b/>
          <w:sz w:val="22"/>
        </w:rPr>
        <w:t>Ponudnik v sistem e-JN v razdelek »Skupna ponudbena vrednost« v zato namenjen prostor vpiše skupno ponudbeno vrednost v EUR</w:t>
      </w:r>
      <w:r w:rsidR="00BF0179">
        <w:rPr>
          <w:rFonts w:ascii="Century Gothic" w:hAnsi="Century Gothic"/>
          <w:b/>
          <w:sz w:val="22"/>
        </w:rPr>
        <w:t xml:space="preserve"> brez DDV</w:t>
      </w:r>
      <w:r w:rsidR="00456C73">
        <w:rPr>
          <w:rFonts w:ascii="Century Gothic" w:hAnsi="Century Gothic"/>
          <w:b/>
          <w:sz w:val="22"/>
        </w:rPr>
        <w:t xml:space="preserve"> (označeno z zvezdico v obrazcu Predračun) </w:t>
      </w:r>
      <w:r w:rsidRPr="00C45B84">
        <w:rPr>
          <w:rFonts w:ascii="Century Gothic" w:hAnsi="Century Gothic"/>
          <w:b/>
          <w:sz w:val="22"/>
        </w:rPr>
        <w:t>ter vpiše znesek davka v EUR (22%</w:t>
      </w:r>
      <w:r w:rsidR="00BF0179">
        <w:rPr>
          <w:rFonts w:ascii="Century Gothic" w:hAnsi="Century Gothic"/>
          <w:b/>
          <w:sz w:val="22"/>
        </w:rPr>
        <w:t xml:space="preserve">). </w:t>
      </w:r>
      <w:r w:rsidRPr="00C45B84">
        <w:rPr>
          <w:rFonts w:ascii="Century Gothic" w:hAnsi="Century Gothic"/>
          <w:b/>
          <w:sz w:val="22"/>
        </w:rPr>
        <w:t>Znesek skupaj v EUR</w:t>
      </w:r>
      <w:r w:rsidR="00BF0179">
        <w:rPr>
          <w:rFonts w:ascii="Century Gothic" w:hAnsi="Century Gothic"/>
          <w:b/>
          <w:sz w:val="22"/>
        </w:rPr>
        <w:t xml:space="preserve"> z DDV</w:t>
      </w:r>
      <w:r w:rsidRPr="00C45B84">
        <w:rPr>
          <w:rFonts w:ascii="Century Gothic" w:hAnsi="Century Gothic"/>
          <w:b/>
          <w:sz w:val="22"/>
        </w:rPr>
        <w:t xml:space="preserve"> se izračuna samodejno.</w:t>
      </w:r>
    </w:p>
    <w:p w14:paraId="175D0899" w14:textId="48B7963E" w:rsidR="002C427C" w:rsidRPr="009536A8" w:rsidRDefault="0017436F" w:rsidP="00FA4111">
      <w:pPr>
        <w:pStyle w:val="Naslov2"/>
        <w:ind w:left="357"/>
        <w:rPr>
          <w:rFonts w:ascii="Century Gothic" w:hAnsi="Century Gothic"/>
          <w:sz w:val="22"/>
          <w:szCs w:val="22"/>
        </w:rPr>
      </w:pPr>
      <w:bookmarkStart w:id="192" w:name="_Toc467501200"/>
      <w:bookmarkStart w:id="193" w:name="_Toc467501201"/>
      <w:bookmarkStart w:id="194" w:name="_Toc509692067"/>
      <w:bookmarkStart w:id="195" w:name="_Toc509692069"/>
      <w:bookmarkStart w:id="196" w:name="_Toc87871728"/>
      <w:bookmarkEnd w:id="185"/>
      <w:bookmarkEnd w:id="186"/>
      <w:bookmarkEnd w:id="192"/>
      <w:bookmarkEnd w:id="193"/>
      <w:bookmarkEnd w:id="194"/>
      <w:bookmarkEnd w:id="195"/>
      <w:r w:rsidRPr="009536A8">
        <w:rPr>
          <w:rFonts w:ascii="Century Gothic" w:hAnsi="Century Gothic"/>
          <w:sz w:val="22"/>
          <w:szCs w:val="22"/>
        </w:rPr>
        <w:t>druga določila za pripravo ponudbe</w:t>
      </w:r>
      <w:bookmarkEnd w:id="196"/>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197" w:name="_Hlk42449074"/>
      <w:r w:rsidRPr="009536A8">
        <w:rPr>
          <w:rFonts w:ascii="Century Gothic" w:eastAsia="Times New Roman" w:hAnsi="Century Gothic"/>
          <w:b/>
          <w:bCs/>
          <w:sz w:val="22"/>
        </w:rPr>
        <w:t>Način nastopanja istega gospodarskega subjekta</w:t>
      </w:r>
    </w:p>
    <w:p w14:paraId="69240970" w14:textId="77777777" w:rsidR="0005593E" w:rsidRPr="00FD0F97" w:rsidRDefault="0005593E" w:rsidP="0005593E">
      <w:pPr>
        <w:autoSpaceDN w:val="0"/>
        <w:spacing w:before="100" w:beforeAutospacing="1" w:after="100" w:afterAutospacing="1" w:line="0" w:lineRule="atLeast"/>
        <w:ind w:right="6"/>
        <w:textAlignment w:val="baseline"/>
        <w:rPr>
          <w:rFonts w:ascii="Century Gothic" w:hAnsi="Century Gothic"/>
          <w:sz w:val="22"/>
        </w:rPr>
      </w:pPr>
      <w:bookmarkStart w:id="198" w:name="_Toc336851754"/>
      <w:bookmarkStart w:id="199" w:name="_Toc336851802"/>
      <w:bookmarkEnd w:id="197"/>
      <w:r w:rsidRPr="00FD0F97">
        <w:rPr>
          <w:rFonts w:ascii="Century Gothic" w:eastAsia="Times New Roman" w:hAnsi="Century Gothic"/>
          <w:bCs/>
          <w:sz w:val="22"/>
        </w:rPr>
        <w:t xml:space="preserve">Naročnik </w:t>
      </w:r>
      <w:r w:rsidRPr="00FD0F97">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268AF58A" w14:textId="77777777" w:rsidR="0005593E" w:rsidRPr="00FD0F97" w:rsidRDefault="0005593E" w:rsidP="0005593E">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BFA7F88" w14:textId="77777777" w:rsidR="0005593E" w:rsidRPr="00FD0F97" w:rsidRDefault="0005593E" w:rsidP="0005593E">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200" w:name="_Toc87871729"/>
      <w:r w:rsidRPr="002B5DF4">
        <w:rPr>
          <w:i w:val="0"/>
          <w:iCs/>
          <w:sz w:val="22"/>
          <w:szCs w:val="22"/>
        </w:rPr>
        <w:lastRenderedPageBreak/>
        <w:t>Skupna ponudba</w:t>
      </w:r>
      <w:bookmarkEnd w:id="198"/>
      <w:bookmarkEnd w:id="199"/>
      <w:bookmarkEnd w:id="200"/>
    </w:p>
    <w:p w14:paraId="41B9E086" w14:textId="79FCDEAC"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xml:space="preserve">, določene v </w:t>
      </w:r>
      <w:r w:rsidR="001C6056" w:rsidRPr="00DF1BE6">
        <w:rPr>
          <w:rFonts w:ascii="Century Gothic" w:hAnsi="Century Gothic"/>
          <w:sz w:val="22"/>
        </w:rPr>
        <w:t>točkah</w:t>
      </w:r>
      <w:r w:rsidR="00FE70EE" w:rsidRPr="00DF1BE6">
        <w:rPr>
          <w:rFonts w:ascii="Century Gothic" w:hAnsi="Century Gothic"/>
          <w:sz w:val="22"/>
        </w:rPr>
        <w:t xml:space="preserve"> </w:t>
      </w:r>
      <w:r w:rsidR="00185189" w:rsidRPr="00DF1BE6">
        <w:rPr>
          <w:rFonts w:ascii="Century Gothic" w:hAnsi="Century Gothic"/>
          <w:sz w:val="22"/>
        </w:rPr>
        <w:t>8</w:t>
      </w:r>
      <w:r w:rsidR="006D38C4" w:rsidRPr="00DF1BE6">
        <w:rPr>
          <w:rFonts w:ascii="Century Gothic" w:hAnsi="Century Gothic"/>
          <w:sz w:val="22"/>
        </w:rPr>
        <w:t>.1</w:t>
      </w:r>
      <w:r w:rsidR="006F246F" w:rsidRPr="00DF1BE6">
        <w:rPr>
          <w:rFonts w:ascii="Century Gothic" w:hAnsi="Century Gothic"/>
          <w:sz w:val="22"/>
        </w:rPr>
        <w:t>,</w:t>
      </w:r>
      <w:r w:rsidR="006D38C4" w:rsidRPr="00DF1BE6">
        <w:rPr>
          <w:rFonts w:ascii="Century Gothic" w:hAnsi="Century Gothic"/>
          <w:sz w:val="22"/>
        </w:rPr>
        <w:t xml:space="preserve"> </w:t>
      </w:r>
      <w:r w:rsidR="00185189" w:rsidRPr="00DF1BE6">
        <w:rPr>
          <w:rFonts w:ascii="Century Gothic" w:hAnsi="Century Gothic"/>
          <w:sz w:val="22"/>
        </w:rPr>
        <w:t>8</w:t>
      </w:r>
      <w:r w:rsidR="006D38C4" w:rsidRPr="00DF1BE6">
        <w:rPr>
          <w:rFonts w:ascii="Century Gothic" w:hAnsi="Century Gothic"/>
          <w:sz w:val="22"/>
        </w:rPr>
        <w:t>.2</w:t>
      </w:r>
      <w:r w:rsidR="0048224B" w:rsidRPr="00DF1BE6">
        <w:rPr>
          <w:rFonts w:ascii="Century Gothic" w:hAnsi="Century Gothic"/>
          <w:sz w:val="22"/>
        </w:rPr>
        <w:t xml:space="preserve">, </w:t>
      </w:r>
      <w:r w:rsidR="00185189" w:rsidRPr="00DF1BE6">
        <w:rPr>
          <w:rFonts w:ascii="Century Gothic" w:hAnsi="Century Gothic"/>
          <w:sz w:val="22"/>
        </w:rPr>
        <w:t>8</w:t>
      </w:r>
      <w:r w:rsidR="0048224B" w:rsidRPr="00DF1BE6">
        <w:rPr>
          <w:rFonts w:ascii="Century Gothic" w:hAnsi="Century Gothic"/>
          <w:sz w:val="22"/>
        </w:rPr>
        <w:t>.3</w:t>
      </w:r>
      <w:r w:rsidR="006F246F" w:rsidRPr="00DF1BE6">
        <w:rPr>
          <w:rFonts w:ascii="Century Gothic" w:hAnsi="Century Gothic"/>
          <w:sz w:val="22"/>
        </w:rPr>
        <w:t xml:space="preserve"> in </w:t>
      </w:r>
      <w:r w:rsidR="00185189" w:rsidRPr="00DF1BE6">
        <w:rPr>
          <w:rFonts w:ascii="Century Gothic" w:hAnsi="Century Gothic"/>
          <w:sz w:val="22"/>
        </w:rPr>
        <w:t>8</w:t>
      </w:r>
      <w:r w:rsidR="00252A75" w:rsidRPr="00DF1BE6">
        <w:rPr>
          <w:rFonts w:ascii="Century Gothic" w:hAnsi="Century Gothic"/>
          <w:sz w:val="22"/>
        </w:rPr>
        <w:t>.</w:t>
      </w:r>
      <w:r w:rsidR="00052176" w:rsidRPr="00DF1BE6">
        <w:rPr>
          <w:rFonts w:ascii="Century Gothic" w:hAnsi="Century Gothic"/>
          <w:sz w:val="22"/>
        </w:rPr>
        <w:t>4</w:t>
      </w:r>
      <w:r w:rsidR="002255E1" w:rsidRPr="00DF1BE6">
        <w:rPr>
          <w:rFonts w:ascii="Century Gothic" w:hAnsi="Century Gothic"/>
          <w:sz w:val="22"/>
        </w:rPr>
        <w:t>.</w:t>
      </w:r>
      <w:r w:rsidR="007B4382" w:rsidRPr="009536A8">
        <w:rPr>
          <w:rFonts w:ascii="Century Gothic" w:hAnsi="Century Gothic"/>
          <w:sz w:val="22"/>
        </w:rPr>
        <w:t xml:space="preserve"> </w:t>
      </w:r>
      <w:r w:rsidR="00A0456C" w:rsidRPr="009536A8">
        <w:rPr>
          <w:rFonts w:ascii="Century Gothic" w:hAnsi="Century Gothic"/>
          <w:sz w:val="22"/>
        </w:rPr>
        <w:t xml:space="preserve"> 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201" w:name="_Toc336851755"/>
      <w:bookmarkStart w:id="202"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68487A74" w:rsidR="00A0456C" w:rsidRPr="002B5DF4" w:rsidRDefault="00F10EF9" w:rsidP="00505FE7">
      <w:pPr>
        <w:pStyle w:val="Naslov3"/>
        <w:ind w:left="426"/>
        <w:rPr>
          <w:i w:val="0"/>
          <w:iCs/>
          <w:sz w:val="22"/>
          <w:szCs w:val="22"/>
        </w:rPr>
      </w:pPr>
      <w:r>
        <w:rPr>
          <w:i w:val="0"/>
          <w:iCs/>
          <w:sz w:val="22"/>
          <w:szCs w:val="22"/>
        </w:rPr>
        <w:t xml:space="preserve"> </w:t>
      </w:r>
      <w:bookmarkStart w:id="203" w:name="_Toc87871730"/>
      <w:r w:rsidR="00A0456C" w:rsidRPr="002B5DF4">
        <w:rPr>
          <w:i w:val="0"/>
          <w:iCs/>
          <w:sz w:val="22"/>
          <w:szCs w:val="22"/>
        </w:rPr>
        <w:t>Ponudba s podizvajalci</w:t>
      </w:r>
      <w:bookmarkEnd w:id="201"/>
      <w:bookmarkEnd w:id="202"/>
      <w:bookmarkEnd w:id="203"/>
    </w:p>
    <w:p w14:paraId="7D296F48" w14:textId="77777777" w:rsidR="00A0456C" w:rsidRPr="009536A8" w:rsidRDefault="002A4D70" w:rsidP="00AF1F2F">
      <w:pPr>
        <w:rPr>
          <w:rFonts w:ascii="Century Gothic" w:hAnsi="Century Gothic"/>
          <w:sz w:val="22"/>
        </w:rPr>
      </w:pPr>
      <w:r w:rsidRPr="00BA6E34">
        <w:rPr>
          <w:rFonts w:ascii="Century Gothic" w:hAnsi="Century Gothic"/>
          <w:b/>
          <w:bCs/>
          <w:sz w:val="22"/>
        </w:rPr>
        <w:t xml:space="preserve">V primeru, da bo ponudnik pri izvedbi naročila sodeloval s podizvajalci, mora v ESPD navesti vse </w:t>
      </w:r>
      <w:r w:rsidR="00470CB5" w:rsidRPr="00BA6E34">
        <w:rPr>
          <w:rFonts w:ascii="Century Gothic" w:hAnsi="Century Gothic"/>
          <w:b/>
          <w:bCs/>
          <w:sz w:val="22"/>
        </w:rPr>
        <w:t xml:space="preserve">predlagane </w:t>
      </w:r>
      <w:r w:rsidRPr="00BA6E34">
        <w:rPr>
          <w:rFonts w:ascii="Century Gothic" w:hAnsi="Century Gothic"/>
          <w:b/>
          <w:bCs/>
          <w:sz w:val="22"/>
        </w:rPr>
        <w:t xml:space="preserve">podizvajalce. </w:t>
      </w:r>
      <w:r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46297BC2" w:rsidR="00EF75B8" w:rsidRPr="009536A8"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BC31CD">
        <w:rPr>
          <w:rFonts w:ascii="Century Gothic" w:hAnsi="Century Gothic"/>
          <w:sz w:val="22"/>
        </w:rPr>
        <w:t>8</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Podizvajalec mora izpolnjevati tudi pogoje </w:t>
      </w:r>
      <w:r w:rsidR="00C8303D" w:rsidRPr="009536A8">
        <w:rPr>
          <w:rFonts w:ascii="Century Gothic" w:hAnsi="Century Gothic"/>
          <w:sz w:val="22"/>
        </w:rPr>
        <w:t xml:space="preserve">iz </w:t>
      </w:r>
      <w:r w:rsidR="00C8303D" w:rsidRPr="00BC31CD">
        <w:rPr>
          <w:rFonts w:ascii="Century Gothic" w:hAnsi="Century Gothic"/>
          <w:sz w:val="22"/>
        </w:rPr>
        <w:t>toč</w:t>
      </w:r>
      <w:r w:rsidR="00D4599F" w:rsidRPr="00BC31CD">
        <w:rPr>
          <w:rFonts w:ascii="Century Gothic" w:hAnsi="Century Gothic"/>
          <w:sz w:val="22"/>
        </w:rPr>
        <w:t xml:space="preserve">k </w:t>
      </w:r>
      <w:r w:rsidR="00BC31CD" w:rsidRPr="00BC31CD">
        <w:rPr>
          <w:rFonts w:ascii="Century Gothic" w:hAnsi="Century Gothic"/>
          <w:sz w:val="22"/>
        </w:rPr>
        <w:t>8.2 in 8.3. teh navodil.</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5D054E1D"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w:t>
      </w:r>
      <w:r w:rsidR="00044A8A">
        <w:rPr>
          <w:rFonts w:ascii="Century Gothic" w:eastAsia="Times New Roman" w:hAnsi="Century Gothic" w:cs="Arial"/>
          <w:sz w:val="22"/>
          <w:lang w:eastAsia="sl-SI"/>
        </w:rPr>
        <w:t xml:space="preserve"> pogodbe, </w:t>
      </w:r>
      <w:r w:rsidRPr="009536A8">
        <w:rPr>
          <w:rFonts w:ascii="Century Gothic" w:eastAsia="Times New Roman" w:hAnsi="Century Gothic" w:cs="Arial"/>
          <w:sz w:val="22"/>
          <w:lang w:eastAsia="sl-SI"/>
        </w:rPr>
        <w:t xml:space="preserve">in sicer najkasneje v petih dneh po spremembi. V primeru vključitve novih podizvajalcev bo </w:t>
      </w:r>
      <w:r w:rsidRPr="009536A8">
        <w:rPr>
          <w:rFonts w:ascii="Century Gothic" w:eastAsia="Times New Roman" w:hAnsi="Century Gothic" w:cs="Arial"/>
          <w:sz w:val="22"/>
          <w:lang w:eastAsia="sl-SI"/>
        </w:rPr>
        <w:lastRenderedPageBreak/>
        <w:t>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04" w:name="_Toc336851756"/>
      <w:bookmarkStart w:id="205" w:name="_Toc336851804"/>
      <w:bookmarkStart w:id="206" w:name="_Toc87871731"/>
      <w:r w:rsidRPr="002B5DF4">
        <w:rPr>
          <w:i w:val="0"/>
          <w:iCs/>
          <w:sz w:val="22"/>
          <w:szCs w:val="22"/>
        </w:rPr>
        <w:t>Variantne ponudbe</w:t>
      </w:r>
      <w:bookmarkEnd w:id="204"/>
      <w:bookmarkEnd w:id="205"/>
      <w:bookmarkEnd w:id="206"/>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07" w:name="_Toc336851757"/>
      <w:bookmarkStart w:id="208" w:name="_Toc336851805"/>
    </w:p>
    <w:p w14:paraId="004016C2" w14:textId="77777777" w:rsidR="003F7D4F" w:rsidRPr="002B5DF4" w:rsidRDefault="003F7D4F" w:rsidP="007C0ED8">
      <w:pPr>
        <w:pStyle w:val="Naslov3"/>
        <w:ind w:left="284"/>
        <w:rPr>
          <w:i w:val="0"/>
          <w:iCs/>
          <w:sz w:val="22"/>
          <w:szCs w:val="22"/>
        </w:rPr>
      </w:pPr>
      <w:bookmarkStart w:id="209" w:name="_Toc87871732"/>
      <w:r w:rsidRPr="002B5DF4">
        <w:rPr>
          <w:i w:val="0"/>
          <w:iCs/>
          <w:sz w:val="22"/>
          <w:szCs w:val="22"/>
        </w:rPr>
        <w:t>Jezik ponudbe</w:t>
      </w:r>
      <w:bookmarkEnd w:id="207"/>
      <w:bookmarkEnd w:id="208"/>
      <w:bookmarkEnd w:id="209"/>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EE8ABB" w14:textId="77777777" w:rsidR="003F7D4F" w:rsidRPr="002B5DF4" w:rsidRDefault="002A267D" w:rsidP="007C0ED8">
      <w:pPr>
        <w:pStyle w:val="Naslov3"/>
        <w:ind w:left="284"/>
        <w:rPr>
          <w:i w:val="0"/>
          <w:iCs/>
          <w:sz w:val="22"/>
          <w:szCs w:val="22"/>
        </w:rPr>
      </w:pPr>
      <w:bookmarkStart w:id="210" w:name="_Toc336851758"/>
      <w:bookmarkStart w:id="211" w:name="_Toc336851806"/>
      <w:bookmarkStart w:id="212" w:name="_Toc509690875"/>
      <w:bookmarkStart w:id="213" w:name="_Toc87871733"/>
      <w:r w:rsidRPr="002B5DF4">
        <w:rPr>
          <w:i w:val="0"/>
          <w:iCs/>
          <w:sz w:val="22"/>
          <w:szCs w:val="22"/>
        </w:rPr>
        <w:t>Priprava in oddaja ponudbe v sistemu e-JN</w:t>
      </w:r>
      <w:bookmarkEnd w:id="210"/>
      <w:bookmarkEnd w:id="211"/>
      <w:bookmarkEnd w:id="212"/>
      <w:bookmarkEnd w:id="213"/>
    </w:p>
    <w:p w14:paraId="084CD9C4" w14:textId="635FC1E3" w:rsidR="002A267D" w:rsidRPr="009536A8" w:rsidRDefault="002A267D" w:rsidP="002A267D">
      <w:pPr>
        <w:rPr>
          <w:rFonts w:ascii="Century Gothic" w:hAnsi="Century Gothic"/>
          <w:sz w:val="22"/>
        </w:rPr>
      </w:pPr>
      <w:r w:rsidRPr="009536A8">
        <w:rPr>
          <w:rFonts w:ascii="Century Gothic" w:hAnsi="Century Gothic"/>
          <w:sz w:val="22"/>
        </w:rPr>
        <w:t>Ponudnik ponudbeno dokumentacijo odda na način, da po registraciji oziroma prijavi v sistem e</w:t>
      </w:r>
      <w:r w:rsidR="00372295" w:rsidRPr="009536A8">
        <w:rPr>
          <w:rFonts w:ascii="Century Gothic" w:hAnsi="Century Gothic"/>
          <w:sz w:val="22"/>
        </w:rPr>
        <w:t>-</w:t>
      </w:r>
      <w:r w:rsidRPr="009536A8">
        <w:rPr>
          <w:rFonts w:ascii="Century Gothic" w:hAnsi="Century Gothic"/>
          <w:sz w:val="22"/>
        </w:rPr>
        <w:t xml:space="preserve">JN na naslovu: </w:t>
      </w:r>
      <w:hyperlink r:id="rId18" w:history="1">
        <w:r w:rsidRPr="009536A8">
          <w:rPr>
            <w:rStyle w:val="Hiperpovezava"/>
            <w:rFonts w:ascii="Century Gothic" w:hAnsi="Century Gothic" w:cs="Arial"/>
            <w:sz w:val="22"/>
            <w:lang w:eastAsia="sl-SI"/>
          </w:rPr>
          <w:t>https://ejn.gov.si/eJN2</w:t>
        </w:r>
      </w:hyperlink>
      <w:r w:rsidRPr="009536A8">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9536A8" w:rsidRDefault="002A267D" w:rsidP="002A267D">
      <w:pPr>
        <w:rPr>
          <w:rFonts w:ascii="Century Gothic" w:hAnsi="Century Gothic"/>
          <w:sz w:val="22"/>
        </w:rPr>
      </w:pPr>
    </w:p>
    <w:p w14:paraId="5E733DB8" w14:textId="6B9E1A79" w:rsidR="002A267D" w:rsidRPr="009536A8" w:rsidRDefault="002A267D" w:rsidP="002A267D">
      <w:pPr>
        <w:rPr>
          <w:rFonts w:ascii="Century Gothic" w:hAnsi="Century Gothic"/>
          <w:sz w:val="22"/>
        </w:rPr>
      </w:pPr>
      <w:r w:rsidRPr="009536A8">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9" w:history="1">
        <w:r w:rsidRPr="009536A8">
          <w:rPr>
            <w:rStyle w:val="Hiperpovezava"/>
            <w:rFonts w:ascii="Century Gothic" w:hAnsi="Century Gothic" w:cs="Arial"/>
            <w:sz w:val="22"/>
          </w:rPr>
          <w:t>https://ejn.gov.si/eJN2</w:t>
        </w:r>
      </w:hyperlink>
      <w:r w:rsidRPr="009536A8">
        <w:rPr>
          <w:rFonts w:ascii="Century Gothic" w:hAnsi="Century Gothic" w:cs="Arial"/>
          <w:sz w:val="22"/>
        </w:rPr>
        <w:t>.</w:t>
      </w:r>
    </w:p>
    <w:p w14:paraId="0613A832" w14:textId="77777777" w:rsidR="009139AC" w:rsidRPr="002B5DF4" w:rsidRDefault="009139AC" w:rsidP="007C0ED8">
      <w:pPr>
        <w:pStyle w:val="Naslov3"/>
        <w:ind w:left="0" w:firstLine="0"/>
        <w:rPr>
          <w:i w:val="0"/>
          <w:iCs/>
          <w:sz w:val="22"/>
          <w:szCs w:val="22"/>
        </w:rPr>
      </w:pPr>
      <w:bookmarkStart w:id="214" w:name="_Toc509692077"/>
      <w:bookmarkStart w:id="215" w:name="_Toc509692078"/>
      <w:bookmarkStart w:id="216" w:name="_Toc509692079"/>
      <w:bookmarkStart w:id="217" w:name="_Toc509692080"/>
      <w:bookmarkStart w:id="218" w:name="_Toc336851759"/>
      <w:bookmarkStart w:id="219" w:name="_Toc336851807"/>
      <w:bookmarkStart w:id="220" w:name="_Toc87871734"/>
      <w:bookmarkEnd w:id="214"/>
      <w:bookmarkEnd w:id="215"/>
      <w:bookmarkEnd w:id="216"/>
      <w:bookmarkEnd w:id="217"/>
      <w:r w:rsidRPr="002B5DF4">
        <w:rPr>
          <w:i w:val="0"/>
          <w:iCs/>
          <w:sz w:val="22"/>
          <w:szCs w:val="22"/>
        </w:rPr>
        <w:t>Veljavnost ponudbe</w:t>
      </w:r>
      <w:bookmarkEnd w:id="218"/>
      <w:bookmarkEnd w:id="219"/>
      <w:bookmarkEnd w:id="220"/>
    </w:p>
    <w:p w14:paraId="0F387146" w14:textId="24939249" w:rsidR="009139AC" w:rsidRPr="009536A8" w:rsidRDefault="009139AC" w:rsidP="009139AC">
      <w:pPr>
        <w:rPr>
          <w:rFonts w:ascii="Century Gothic" w:hAnsi="Century Gothic"/>
          <w:b/>
          <w:bCs/>
          <w:sz w:val="22"/>
        </w:rPr>
      </w:pPr>
      <w:r w:rsidRPr="00CE2C3E">
        <w:rPr>
          <w:rFonts w:ascii="Century Gothic" w:hAnsi="Century Gothic"/>
          <w:sz w:val="22"/>
        </w:rPr>
        <w:t xml:space="preserve">Ponudba mora </w:t>
      </w:r>
      <w:r w:rsidRPr="00044A8A">
        <w:rPr>
          <w:rFonts w:ascii="Century Gothic" w:hAnsi="Century Gothic"/>
          <w:sz w:val="22"/>
        </w:rPr>
        <w:t>veljati</w:t>
      </w:r>
      <w:r w:rsidR="007E4B0F" w:rsidRPr="00044A8A">
        <w:rPr>
          <w:rFonts w:ascii="Century Gothic" w:hAnsi="Century Gothic"/>
          <w:sz w:val="22"/>
        </w:rPr>
        <w:t xml:space="preserve"> do</w:t>
      </w:r>
      <w:r w:rsidR="007E4B0F" w:rsidRPr="00044A8A">
        <w:rPr>
          <w:rFonts w:ascii="Century Gothic" w:hAnsi="Century Gothic"/>
          <w:b/>
          <w:bCs/>
          <w:sz w:val="22"/>
        </w:rPr>
        <w:t xml:space="preserve"> </w:t>
      </w:r>
      <w:r w:rsidR="007C0ED8" w:rsidRPr="00044A8A">
        <w:rPr>
          <w:rFonts w:ascii="Century Gothic" w:hAnsi="Century Gothic"/>
          <w:b/>
          <w:bCs/>
          <w:sz w:val="22"/>
        </w:rPr>
        <w:t>01</w:t>
      </w:r>
      <w:r w:rsidR="007E4B0F" w:rsidRPr="00044A8A">
        <w:rPr>
          <w:rFonts w:ascii="Century Gothic" w:hAnsi="Century Gothic"/>
          <w:b/>
          <w:bCs/>
          <w:sz w:val="22"/>
        </w:rPr>
        <w:t>.0</w:t>
      </w:r>
      <w:r w:rsidR="00C50852">
        <w:rPr>
          <w:rFonts w:ascii="Century Gothic" w:hAnsi="Century Gothic"/>
          <w:b/>
          <w:bCs/>
          <w:sz w:val="22"/>
        </w:rPr>
        <w:t>4</w:t>
      </w:r>
      <w:r w:rsidR="007E4B0F" w:rsidRPr="00044A8A">
        <w:rPr>
          <w:rFonts w:ascii="Century Gothic" w:hAnsi="Century Gothic"/>
          <w:b/>
          <w:bCs/>
          <w:sz w:val="22"/>
        </w:rPr>
        <w:t>.202</w:t>
      </w:r>
      <w:r w:rsidR="007C0ED8" w:rsidRPr="00044A8A">
        <w:rPr>
          <w:rFonts w:ascii="Century Gothic" w:hAnsi="Century Gothic"/>
          <w:b/>
          <w:bCs/>
          <w:sz w:val="22"/>
        </w:rPr>
        <w:t>2</w:t>
      </w:r>
      <w:r w:rsidR="007E4B0F" w:rsidRPr="00044A8A">
        <w:rPr>
          <w:rFonts w:ascii="Century Gothic" w:hAnsi="Century Gothic"/>
          <w:b/>
          <w:bCs/>
          <w:sz w:val="22"/>
        </w:rPr>
        <w:t>.</w:t>
      </w:r>
    </w:p>
    <w:p w14:paraId="1FB51EA7" w14:textId="77777777" w:rsidR="00C01BE3" w:rsidRPr="009536A8" w:rsidRDefault="00C01BE3"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21" w:name="_Toc336851760"/>
      <w:bookmarkStart w:id="222" w:name="_Toc336851808"/>
      <w:bookmarkStart w:id="223" w:name="_Toc87871735"/>
      <w:r w:rsidRPr="002B5DF4">
        <w:rPr>
          <w:i w:val="0"/>
          <w:iCs/>
          <w:sz w:val="22"/>
          <w:szCs w:val="22"/>
        </w:rPr>
        <w:lastRenderedPageBreak/>
        <w:t>Stroški ponudbe</w:t>
      </w:r>
      <w:bookmarkEnd w:id="221"/>
      <w:bookmarkEnd w:id="222"/>
      <w:bookmarkEnd w:id="223"/>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24" w:name="_Toc87871736"/>
      <w:r w:rsidRPr="002B5DF4">
        <w:rPr>
          <w:i w:val="0"/>
          <w:iCs/>
          <w:sz w:val="22"/>
          <w:szCs w:val="22"/>
        </w:rPr>
        <w:t>Protikorupcijsko določilo</w:t>
      </w:r>
      <w:bookmarkEnd w:id="224"/>
    </w:p>
    <w:p w14:paraId="2F5C4DC5" w14:textId="7F3F2CB5"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w:t>
      </w:r>
      <w:r w:rsidR="008B1E4A">
        <w:rPr>
          <w:rFonts w:ascii="Century Gothic" w:hAnsi="Century Gothic"/>
          <w:sz w:val="22"/>
        </w:rPr>
        <w:t xml:space="preserve"> </w:t>
      </w:r>
      <w:r w:rsidR="00044A8A">
        <w:rPr>
          <w:rFonts w:ascii="Century Gothic" w:hAnsi="Century Gothic"/>
          <w:sz w:val="22"/>
        </w:rPr>
        <w:t xml:space="preserve">pogodba </w:t>
      </w:r>
      <w:r w:rsidRPr="009536A8">
        <w:rPr>
          <w:rFonts w:ascii="Century Gothic" w:hAnsi="Century Gothic"/>
          <w:sz w:val="22"/>
        </w:rPr>
        <w:t xml:space="preserve">ne bi </w:t>
      </w:r>
      <w:r w:rsidR="00EF2AFB" w:rsidRPr="009536A8">
        <w:rPr>
          <w:rFonts w:ascii="Century Gothic" w:hAnsi="Century Gothic"/>
          <w:sz w:val="22"/>
        </w:rPr>
        <w:t>začel</w:t>
      </w:r>
      <w:r w:rsidR="008B1E4A">
        <w:rPr>
          <w:rFonts w:ascii="Century Gothic" w:hAnsi="Century Gothic"/>
          <w:sz w:val="22"/>
        </w:rPr>
        <w:t xml:space="preserve"> </w:t>
      </w:r>
      <w:r w:rsidRPr="009536A8">
        <w:rPr>
          <w:rFonts w:ascii="Century Gothic" w:hAnsi="Century Gothic"/>
          <w:sz w:val="22"/>
        </w:rPr>
        <w:t>veljati oziroma ne bi bil</w:t>
      </w:r>
      <w:r w:rsidR="008B1E4A">
        <w:rPr>
          <w:rFonts w:ascii="Century Gothic" w:hAnsi="Century Gothic"/>
          <w:sz w:val="22"/>
        </w:rPr>
        <w:t xml:space="preserve"> </w:t>
      </w:r>
      <w:r w:rsidRPr="009536A8">
        <w:rPr>
          <w:rFonts w:ascii="Century Gothic" w:hAnsi="Century Gothic"/>
          <w:sz w:val="22"/>
        </w:rPr>
        <w:t xml:space="preserve">izpolnjen.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3173EF50" w14:textId="210B6A5C"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25" w:name="_Toc87871737"/>
      <w:r w:rsidRPr="00270C51">
        <w:rPr>
          <w:rFonts w:ascii="Century Gothic" w:eastAsia="Times New Roman" w:hAnsi="Century Gothic"/>
          <w:b/>
          <w:bCs/>
          <w:caps/>
          <w:sz w:val="22"/>
        </w:rPr>
        <w:t>FINANČNA ZAVAROVANJA</w:t>
      </w:r>
      <w:bookmarkEnd w:id="225"/>
    </w:p>
    <w:p w14:paraId="11B0B6FE" w14:textId="6DF456E5" w:rsidR="00EA20A9" w:rsidRPr="00253AC0" w:rsidRDefault="00EA20A9" w:rsidP="00253AC0">
      <w:pPr>
        <w:pStyle w:val="Naslov3"/>
        <w:rPr>
          <w:i w:val="0"/>
          <w:iCs/>
          <w:sz w:val="22"/>
          <w:szCs w:val="22"/>
        </w:rPr>
      </w:pPr>
      <w:bookmarkStart w:id="226" w:name="_Toc87871738"/>
      <w:bookmarkStart w:id="227" w:name="_Hlk54082675"/>
      <w:r w:rsidRPr="00253AC0">
        <w:rPr>
          <w:i w:val="0"/>
          <w:iCs/>
          <w:sz w:val="22"/>
          <w:szCs w:val="22"/>
        </w:rPr>
        <w:t>Zavarovanje za dobro izvedbo pogodbenih obveznosti</w:t>
      </w:r>
      <w:r w:rsidR="0005593E" w:rsidRPr="00253AC0">
        <w:rPr>
          <w:i w:val="0"/>
          <w:iCs/>
          <w:sz w:val="22"/>
          <w:szCs w:val="22"/>
        </w:rPr>
        <w:t xml:space="preserve"> (izvršnica)</w:t>
      </w:r>
      <w:bookmarkEnd w:id="226"/>
    </w:p>
    <w:p w14:paraId="57CF6AA5" w14:textId="36D5F18D" w:rsidR="00332630" w:rsidRPr="00332630" w:rsidRDefault="005E214F" w:rsidP="00332630">
      <w:pPr>
        <w:spacing w:line="0" w:lineRule="atLeast"/>
        <w:rPr>
          <w:rFonts w:ascii="Century Gothic" w:hAnsi="Century Gothic" w:cstheme="minorHAnsi"/>
          <w:bCs/>
          <w:sz w:val="22"/>
          <w:lang w:eastAsia="zh-CN"/>
        </w:rPr>
      </w:pPr>
      <w:bookmarkStart w:id="228" w:name="_Hlk40421476"/>
      <w:bookmarkStart w:id="229" w:name="_Hlk34217157"/>
      <w:bookmarkStart w:id="230" w:name="_Hlk66702416"/>
      <w:r w:rsidRPr="00332630">
        <w:rPr>
          <w:rFonts w:ascii="Century Gothic" w:hAnsi="Century Gothic"/>
          <w:sz w:val="22"/>
        </w:rPr>
        <w:t xml:space="preserve">Izbrani ponudnik bo moral naročniku </w:t>
      </w:r>
      <w:r w:rsidRPr="00332630">
        <w:rPr>
          <w:rFonts w:ascii="Century Gothic" w:hAnsi="Century Gothic" w:cstheme="minorHAnsi"/>
          <w:bCs/>
          <w:sz w:val="22"/>
          <w:lang w:eastAsia="zh-CN"/>
        </w:rPr>
        <w:t xml:space="preserve">najkasneje 5 (pet) delovnih dni po podpisu </w:t>
      </w:r>
      <w:r w:rsidR="00044A8A" w:rsidRPr="00332630">
        <w:rPr>
          <w:rFonts w:ascii="Century Gothic" w:hAnsi="Century Gothic" w:cstheme="minorHAnsi"/>
          <w:bCs/>
          <w:sz w:val="22"/>
          <w:lang w:eastAsia="zh-CN"/>
        </w:rPr>
        <w:t xml:space="preserve">pogodbe </w:t>
      </w:r>
      <w:r w:rsidRPr="00332630">
        <w:rPr>
          <w:rFonts w:ascii="Century Gothic" w:hAnsi="Century Gothic"/>
          <w:sz w:val="22"/>
        </w:rPr>
        <w:t xml:space="preserve">predložiti finančno zavarovanje za dobro izvedbo pogodbenih obveznosti </w:t>
      </w:r>
      <w:r w:rsidRPr="00332630">
        <w:rPr>
          <w:rFonts w:ascii="Century Gothic" w:hAnsi="Century Gothic" w:cstheme="minorHAnsi"/>
          <w:bCs/>
          <w:sz w:val="22"/>
          <w:lang w:eastAsia="zh-CN"/>
        </w:rPr>
        <w:t xml:space="preserve">v višini </w:t>
      </w:r>
      <w:r w:rsidRPr="00332630">
        <w:rPr>
          <w:rFonts w:ascii="Century Gothic" w:hAnsi="Century Gothic" w:cstheme="minorHAnsi"/>
          <w:b/>
          <w:sz w:val="22"/>
          <w:lang w:eastAsia="zh-CN"/>
        </w:rPr>
        <w:t>10 % od</w:t>
      </w:r>
      <w:r w:rsidR="00044A8A" w:rsidRPr="00332630">
        <w:rPr>
          <w:rFonts w:ascii="Century Gothic" w:hAnsi="Century Gothic" w:cstheme="minorHAnsi"/>
          <w:b/>
          <w:sz w:val="22"/>
          <w:lang w:eastAsia="zh-CN"/>
        </w:rPr>
        <w:t xml:space="preserve"> pogodbene </w:t>
      </w:r>
      <w:r w:rsidRPr="00332630">
        <w:rPr>
          <w:rFonts w:ascii="Century Gothic" w:hAnsi="Century Gothic" w:cstheme="minorHAnsi"/>
          <w:b/>
          <w:sz w:val="22"/>
          <w:lang w:eastAsia="zh-CN"/>
        </w:rPr>
        <w:t>vrednosti</w:t>
      </w:r>
      <w:r w:rsidR="00044A8A" w:rsidRPr="00332630">
        <w:rPr>
          <w:rFonts w:ascii="Century Gothic" w:hAnsi="Century Gothic" w:cstheme="minorHAnsi"/>
          <w:b/>
          <w:sz w:val="22"/>
          <w:lang w:eastAsia="zh-CN"/>
        </w:rPr>
        <w:t xml:space="preserve"> </w:t>
      </w:r>
      <w:r w:rsidRPr="00332630">
        <w:rPr>
          <w:rFonts w:ascii="Century Gothic" w:hAnsi="Century Gothic" w:cstheme="minorHAnsi"/>
          <w:b/>
          <w:sz w:val="22"/>
          <w:lang w:eastAsia="zh-CN"/>
        </w:rPr>
        <w:t>v EUR z DDV</w:t>
      </w:r>
      <w:r w:rsidRPr="00332630">
        <w:rPr>
          <w:rFonts w:ascii="Century Gothic" w:hAnsi="Century Gothic" w:cstheme="minorHAnsi"/>
          <w:bCs/>
          <w:sz w:val="22"/>
          <w:lang w:eastAsia="zh-CN"/>
        </w:rPr>
        <w:t xml:space="preserve">, in sicer </w:t>
      </w:r>
      <w:r w:rsidRPr="00332630">
        <w:rPr>
          <w:rFonts w:ascii="Century Gothic" w:hAnsi="Century Gothic" w:cstheme="minorHAnsi"/>
          <w:b/>
          <w:sz w:val="22"/>
          <w:lang w:eastAsia="zh-CN"/>
        </w:rPr>
        <w:t>izvršnico,</w:t>
      </w:r>
      <w:r w:rsidRPr="00332630">
        <w:rPr>
          <w:rFonts w:ascii="Century Gothic" w:hAnsi="Century Gothic" w:cstheme="minorHAnsi"/>
          <w:bCs/>
          <w:sz w:val="22"/>
          <w:lang w:eastAsia="zh-CN"/>
        </w:rPr>
        <w:t xml:space="preserve"> podpisano s strani zakonitega zastopnika izbranega ponudnika ter overjeno s strani notarja ali upravne enote. </w:t>
      </w:r>
      <w:bookmarkStart w:id="231" w:name="_Hlk88135198"/>
      <w:r w:rsidRPr="00332630">
        <w:rPr>
          <w:rFonts w:ascii="Century Gothic" w:hAnsi="Century Gothic"/>
          <w:sz w:val="22"/>
        </w:rPr>
        <w:t xml:space="preserve">Rok veljavnosti zavarovanja za dobro izvedbo pogodbenih obveznosti je še </w:t>
      </w:r>
      <w:r w:rsidR="00332630" w:rsidRPr="00332630">
        <w:rPr>
          <w:rFonts w:ascii="Century Gothic" w:hAnsi="Century Gothic"/>
          <w:sz w:val="22"/>
        </w:rPr>
        <w:t>3</w:t>
      </w:r>
      <w:r w:rsidRPr="00332630">
        <w:rPr>
          <w:rFonts w:ascii="Century Gothic" w:hAnsi="Century Gothic"/>
          <w:sz w:val="22"/>
        </w:rPr>
        <w:t>0</w:t>
      </w:r>
      <w:r w:rsidR="00332630">
        <w:rPr>
          <w:rFonts w:ascii="Century Gothic" w:hAnsi="Century Gothic"/>
          <w:sz w:val="22"/>
        </w:rPr>
        <w:t xml:space="preserve"> (trideset) dni </w:t>
      </w:r>
      <w:r w:rsidRPr="00332630">
        <w:rPr>
          <w:rFonts w:ascii="Century Gothic" w:hAnsi="Century Gothic"/>
          <w:sz w:val="22"/>
        </w:rPr>
        <w:t>po</w:t>
      </w:r>
      <w:r w:rsidR="00332630">
        <w:rPr>
          <w:rFonts w:ascii="Century Gothic" w:hAnsi="Century Gothic"/>
          <w:sz w:val="22"/>
        </w:rPr>
        <w:t xml:space="preserve"> izvedeni </w:t>
      </w:r>
      <w:r w:rsidR="00332630" w:rsidRPr="00332630">
        <w:rPr>
          <w:rFonts w:ascii="Century Gothic" w:hAnsi="Century Gothic"/>
          <w:sz w:val="22"/>
        </w:rPr>
        <w:t>dobavi opreme, ki je predmet naročila.</w:t>
      </w:r>
      <w:r w:rsidRPr="00332630">
        <w:rPr>
          <w:rFonts w:ascii="Century Gothic" w:hAnsi="Century Gothic"/>
          <w:sz w:val="22"/>
        </w:rPr>
        <w:t xml:space="preserve"> </w:t>
      </w:r>
      <w:r w:rsidR="00332630" w:rsidRPr="00332630">
        <w:rPr>
          <w:rFonts w:ascii="Century Gothic" w:hAnsi="Century Gothic"/>
          <w:sz w:val="22"/>
        </w:rPr>
        <w:t>Vzorec predmetnega zavarovanja je sestavni del dokumentacije za predmetno naročilo.</w:t>
      </w:r>
    </w:p>
    <w:bookmarkEnd w:id="231"/>
    <w:p w14:paraId="0205FF39" w14:textId="77777777" w:rsidR="00332630" w:rsidRPr="00332630" w:rsidRDefault="00332630" w:rsidP="005E214F">
      <w:pPr>
        <w:spacing w:line="0" w:lineRule="atLeast"/>
        <w:rPr>
          <w:rFonts w:ascii="Century Gothic" w:hAnsi="Century Gothic" w:cstheme="minorHAnsi"/>
          <w:bCs/>
          <w:sz w:val="22"/>
          <w:lang w:eastAsia="zh-CN"/>
        </w:rPr>
      </w:pPr>
    </w:p>
    <w:bookmarkEnd w:id="228"/>
    <w:p w14:paraId="4FECC1E2" w14:textId="08A82900" w:rsidR="005E214F" w:rsidRPr="004654B2" w:rsidRDefault="005E214F" w:rsidP="005E214F">
      <w:pPr>
        <w:spacing w:line="0" w:lineRule="atLeast"/>
        <w:rPr>
          <w:rFonts w:ascii="Century Gothic" w:hAnsi="Century Gothic"/>
          <w:sz w:val="22"/>
        </w:rPr>
      </w:pPr>
      <w:r w:rsidRPr="004654B2">
        <w:rPr>
          <w:rFonts w:ascii="Century Gothic" w:hAnsi="Century Gothic"/>
          <w:sz w:val="22"/>
        </w:rPr>
        <w:t xml:space="preserve">Naročnik bo unovčil zavarovanje za dobro izvedbo pogodbenih obveznosti po </w:t>
      </w:r>
      <w:r w:rsidR="00044A8A">
        <w:rPr>
          <w:rFonts w:ascii="Century Gothic" w:hAnsi="Century Gothic"/>
          <w:sz w:val="22"/>
        </w:rPr>
        <w:t xml:space="preserve">pogodbi </w:t>
      </w:r>
      <w:r w:rsidRPr="004654B2">
        <w:rPr>
          <w:rFonts w:ascii="Century Gothic" w:hAnsi="Century Gothic"/>
          <w:sz w:val="22"/>
        </w:rPr>
        <w:t>v primeru:</w:t>
      </w:r>
    </w:p>
    <w:p w14:paraId="48D6D504" w14:textId="77777777" w:rsidR="005E214F" w:rsidRPr="004654B2" w:rsidRDefault="005E214F" w:rsidP="005E214F">
      <w:pPr>
        <w:spacing w:line="0" w:lineRule="atLeast"/>
        <w:rPr>
          <w:rFonts w:ascii="Century Gothic" w:hAnsi="Century Gothic"/>
          <w:sz w:val="22"/>
        </w:rPr>
      </w:pPr>
    </w:p>
    <w:p w14:paraId="2D11F9F4" w14:textId="77777777" w:rsidR="0005593E" w:rsidRPr="00FD0F97" w:rsidRDefault="0005593E" w:rsidP="0005593E">
      <w:pPr>
        <w:spacing w:line="0" w:lineRule="atLeast"/>
        <w:rPr>
          <w:rFonts w:ascii="Century Gothic" w:hAnsi="Century Gothic"/>
          <w:sz w:val="22"/>
        </w:rPr>
      </w:pPr>
      <w:r w:rsidRPr="00FD0F97">
        <w:rPr>
          <w:rFonts w:ascii="Century Gothic" w:hAnsi="Century Gothic"/>
          <w:sz w:val="22"/>
        </w:rPr>
        <w:t>1. če izbrani ponudnik ne bo začel izvajati svojih obveznosti v skladu z določili</w:t>
      </w:r>
      <w:r>
        <w:rPr>
          <w:rFonts w:ascii="Century Gothic" w:hAnsi="Century Gothic"/>
          <w:sz w:val="22"/>
        </w:rPr>
        <w:t xml:space="preserve"> pogodbe </w:t>
      </w:r>
      <w:r w:rsidRPr="00FD0F97">
        <w:rPr>
          <w:rFonts w:ascii="Century Gothic" w:hAnsi="Century Gothic"/>
          <w:sz w:val="22"/>
        </w:rPr>
        <w:t>ali</w:t>
      </w:r>
    </w:p>
    <w:p w14:paraId="25AEE194" w14:textId="77777777" w:rsidR="0005593E" w:rsidRPr="00FD0F97" w:rsidRDefault="0005593E" w:rsidP="0005593E">
      <w:pPr>
        <w:spacing w:line="0" w:lineRule="atLeast"/>
        <w:rPr>
          <w:rFonts w:ascii="Century Gothic" w:hAnsi="Century Gothic"/>
          <w:sz w:val="22"/>
        </w:rPr>
      </w:pPr>
      <w:r w:rsidRPr="00FD0F97">
        <w:rPr>
          <w:rFonts w:ascii="Century Gothic" w:hAnsi="Century Gothic"/>
          <w:sz w:val="22"/>
        </w:rPr>
        <w:t xml:space="preserve">2. če izbrani ponudnik ne bo pravočasno izpolnil svojih obveznosti v skladu z določili </w:t>
      </w:r>
      <w:r>
        <w:rPr>
          <w:rFonts w:ascii="Century Gothic" w:hAnsi="Century Gothic"/>
          <w:sz w:val="22"/>
        </w:rPr>
        <w:t xml:space="preserve">pogodbe </w:t>
      </w:r>
      <w:r w:rsidRPr="00FD0F97">
        <w:rPr>
          <w:rFonts w:ascii="Century Gothic" w:hAnsi="Century Gothic"/>
          <w:sz w:val="22"/>
        </w:rPr>
        <w:t>ali</w:t>
      </w:r>
    </w:p>
    <w:p w14:paraId="4110BFBC" w14:textId="77777777" w:rsidR="0005593E" w:rsidRPr="00FD0F97" w:rsidRDefault="0005593E" w:rsidP="0005593E">
      <w:pPr>
        <w:spacing w:line="0" w:lineRule="atLeast"/>
        <w:rPr>
          <w:rFonts w:ascii="Century Gothic" w:hAnsi="Century Gothic"/>
          <w:sz w:val="22"/>
        </w:rPr>
      </w:pPr>
      <w:r w:rsidRPr="00FD0F97">
        <w:rPr>
          <w:rFonts w:ascii="Century Gothic" w:hAnsi="Century Gothic"/>
          <w:sz w:val="22"/>
        </w:rPr>
        <w:t xml:space="preserve">3. če izbrani ponudnik ne bo pravilno izpolnil svojih obveznosti v skladu z določili </w:t>
      </w:r>
      <w:r>
        <w:rPr>
          <w:rFonts w:ascii="Century Gothic" w:hAnsi="Century Gothic"/>
          <w:sz w:val="22"/>
        </w:rPr>
        <w:t xml:space="preserve">pogodbe </w:t>
      </w:r>
      <w:r w:rsidRPr="00FD0F97">
        <w:rPr>
          <w:rFonts w:ascii="Century Gothic" w:hAnsi="Century Gothic"/>
          <w:sz w:val="22"/>
        </w:rPr>
        <w:t>ali</w:t>
      </w:r>
    </w:p>
    <w:p w14:paraId="3A986863" w14:textId="77777777" w:rsidR="0005593E" w:rsidRPr="00FD0F97" w:rsidRDefault="0005593E" w:rsidP="0005593E">
      <w:pPr>
        <w:spacing w:line="0" w:lineRule="atLeast"/>
        <w:rPr>
          <w:rFonts w:ascii="Century Gothic" w:hAnsi="Century Gothic"/>
          <w:sz w:val="22"/>
        </w:rPr>
      </w:pPr>
      <w:r w:rsidRPr="00FD0F97">
        <w:rPr>
          <w:rFonts w:ascii="Century Gothic" w:hAnsi="Century Gothic"/>
          <w:sz w:val="22"/>
        </w:rPr>
        <w:t xml:space="preserve">4. če bo izbrani ponudnik prenehal izpolnjevati svoje obveznosti v skladu z določili </w:t>
      </w:r>
      <w:r>
        <w:rPr>
          <w:rFonts w:ascii="Century Gothic" w:hAnsi="Century Gothic"/>
          <w:sz w:val="22"/>
        </w:rPr>
        <w:t>pogodbe</w:t>
      </w:r>
      <w:r w:rsidRPr="00FD0F97">
        <w:rPr>
          <w:rFonts w:ascii="Century Gothic" w:hAnsi="Century Gothic"/>
          <w:sz w:val="22"/>
        </w:rPr>
        <w:t>.</w:t>
      </w:r>
    </w:p>
    <w:p w14:paraId="04B40458" w14:textId="77777777" w:rsidR="005E214F" w:rsidRPr="004654B2" w:rsidRDefault="005E214F" w:rsidP="005E214F">
      <w:pPr>
        <w:spacing w:line="0" w:lineRule="atLeast"/>
        <w:rPr>
          <w:rFonts w:ascii="Century Gothic" w:hAnsi="Century Gothic"/>
          <w:sz w:val="22"/>
        </w:rPr>
      </w:pPr>
    </w:p>
    <w:p w14:paraId="09175FD7" w14:textId="3FF7D3FA" w:rsidR="005E214F" w:rsidRPr="004654B2" w:rsidRDefault="005E214F" w:rsidP="005E214F">
      <w:pPr>
        <w:spacing w:line="0" w:lineRule="atLeast"/>
        <w:rPr>
          <w:rFonts w:ascii="Century Gothic" w:hAnsi="Century Gothic"/>
          <w:sz w:val="22"/>
        </w:rPr>
      </w:pPr>
      <w:r w:rsidRPr="004654B2">
        <w:rPr>
          <w:rFonts w:ascii="Century Gothic" w:hAnsi="Century Gothic"/>
          <w:sz w:val="22"/>
        </w:rPr>
        <w:t>Če se bodo med trajanjem</w:t>
      </w:r>
      <w:r w:rsidR="00044A8A">
        <w:rPr>
          <w:rFonts w:ascii="Century Gothic" w:hAnsi="Century Gothic"/>
          <w:sz w:val="22"/>
        </w:rPr>
        <w:t xml:space="preserve"> pogodbe s</w:t>
      </w:r>
      <w:r w:rsidRPr="004654B2">
        <w:rPr>
          <w:rFonts w:ascii="Century Gothic" w:hAnsi="Century Gothic"/>
          <w:sz w:val="22"/>
        </w:rPr>
        <w:t>premenili roki za izvedbo posla, vrsta blaga ali storitve, kakovost in količina, bo moral izbrani ponudnik temu ustrezno spremeniti tudi zavarovanje oziroma podaljšati njeno veljavnost.</w:t>
      </w:r>
    </w:p>
    <w:p w14:paraId="61F08B77" w14:textId="77777777" w:rsidR="005E214F" w:rsidRDefault="005E214F" w:rsidP="00EA20A9">
      <w:pPr>
        <w:spacing w:line="0" w:lineRule="atLeast"/>
        <w:rPr>
          <w:rFonts w:ascii="Century Gothic" w:hAnsi="Century Gothic"/>
          <w:sz w:val="22"/>
        </w:rPr>
      </w:pPr>
    </w:p>
    <w:p w14:paraId="05A26F53" w14:textId="7A8DD866" w:rsidR="00EA20A9" w:rsidRDefault="00EA20A9" w:rsidP="00EA20A9">
      <w:pPr>
        <w:rPr>
          <w:rFonts w:ascii="Century Gothic" w:hAnsi="Century Gothic" w:cstheme="minorHAnsi"/>
          <w:bCs/>
          <w:kern w:val="3"/>
          <w:sz w:val="22"/>
        </w:rPr>
      </w:pPr>
      <w:bookmarkStart w:id="232" w:name="_Hlk66702569"/>
      <w:bookmarkEnd w:id="229"/>
      <w:bookmarkEnd w:id="230"/>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w:t>
      </w:r>
      <w:r w:rsidR="00044A8A">
        <w:rPr>
          <w:rFonts w:ascii="Century Gothic" w:hAnsi="Century Gothic" w:cstheme="minorHAnsi"/>
          <w:bCs/>
          <w:kern w:val="3"/>
          <w:sz w:val="22"/>
        </w:rPr>
        <w:t xml:space="preserve"> pogodbe</w:t>
      </w:r>
      <w:r w:rsidRPr="009536A8">
        <w:rPr>
          <w:rFonts w:ascii="Century Gothic" w:hAnsi="Century Gothic" w:cstheme="minorHAnsi"/>
          <w:bCs/>
          <w:kern w:val="3"/>
          <w:sz w:val="22"/>
        </w:rPr>
        <w:t>,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04EE7F31" w14:textId="349BD923" w:rsidR="00253AC0" w:rsidRDefault="00253AC0" w:rsidP="00253AC0">
      <w:pPr>
        <w:pStyle w:val="Naslov3"/>
        <w:rPr>
          <w:i w:val="0"/>
          <w:iCs/>
          <w:sz w:val="22"/>
          <w:szCs w:val="22"/>
        </w:rPr>
      </w:pPr>
      <w:r w:rsidRPr="00253AC0">
        <w:rPr>
          <w:i w:val="0"/>
          <w:iCs/>
          <w:sz w:val="22"/>
          <w:szCs w:val="22"/>
        </w:rPr>
        <w:t xml:space="preserve">Zavarovanje za </w:t>
      </w:r>
      <w:r>
        <w:rPr>
          <w:i w:val="0"/>
          <w:iCs/>
          <w:sz w:val="22"/>
          <w:szCs w:val="22"/>
        </w:rPr>
        <w:t>odpravo napak v garancijskem roku</w:t>
      </w:r>
      <w:r w:rsidRPr="00253AC0">
        <w:rPr>
          <w:i w:val="0"/>
          <w:iCs/>
          <w:sz w:val="22"/>
          <w:szCs w:val="22"/>
        </w:rPr>
        <w:t xml:space="preserve"> (</w:t>
      </w:r>
      <w:r w:rsidR="00946DB6">
        <w:rPr>
          <w:i w:val="0"/>
          <w:iCs/>
          <w:sz w:val="22"/>
          <w:szCs w:val="22"/>
        </w:rPr>
        <w:t xml:space="preserve"> 2 </w:t>
      </w:r>
      <w:r w:rsidRPr="00253AC0">
        <w:rPr>
          <w:i w:val="0"/>
          <w:iCs/>
          <w:sz w:val="22"/>
          <w:szCs w:val="22"/>
        </w:rPr>
        <w:t>izvršnic</w:t>
      </w:r>
      <w:r w:rsidR="001971A5">
        <w:rPr>
          <w:i w:val="0"/>
          <w:iCs/>
          <w:sz w:val="22"/>
          <w:szCs w:val="22"/>
        </w:rPr>
        <w:t>i</w:t>
      </w:r>
      <w:r w:rsidRPr="00253AC0">
        <w:rPr>
          <w:i w:val="0"/>
          <w:iCs/>
          <w:sz w:val="22"/>
          <w:szCs w:val="22"/>
        </w:rPr>
        <w:t>)</w:t>
      </w:r>
    </w:p>
    <w:p w14:paraId="6F133D82" w14:textId="26F03446" w:rsidR="001971A5" w:rsidRPr="001971A5" w:rsidRDefault="00253AC0" w:rsidP="001971A5">
      <w:pPr>
        <w:autoSpaceDE w:val="0"/>
        <w:spacing w:line="0" w:lineRule="atLeast"/>
        <w:rPr>
          <w:rFonts w:ascii="Century Gothic" w:hAnsi="Century Gothic" w:cs="Arial"/>
          <w:bCs/>
          <w:sz w:val="22"/>
        </w:rPr>
      </w:pPr>
      <w:r w:rsidRPr="001971A5">
        <w:rPr>
          <w:rFonts w:ascii="Century Gothic" w:hAnsi="Century Gothic" w:cstheme="minorHAnsi"/>
          <w:bCs/>
          <w:sz w:val="22"/>
        </w:rPr>
        <w:t xml:space="preserve">Izbrani ponudnik je dolžan pred iztekom veljavnosti finančnega zavarovanja iz točke 11.1.1 za dobro izvedbo pogodbenih obveznosti naročniku </w:t>
      </w:r>
      <w:r w:rsidRPr="001971A5">
        <w:rPr>
          <w:rFonts w:ascii="Century Gothic" w:hAnsi="Century Gothic"/>
          <w:sz w:val="22"/>
        </w:rPr>
        <w:t>predložiti</w:t>
      </w:r>
      <w:r w:rsidR="001971A5" w:rsidRPr="001971A5">
        <w:rPr>
          <w:rFonts w:ascii="Century Gothic" w:hAnsi="Century Gothic"/>
          <w:sz w:val="22"/>
        </w:rPr>
        <w:t xml:space="preserve"> </w:t>
      </w:r>
      <w:r w:rsidRPr="001971A5">
        <w:rPr>
          <w:rFonts w:ascii="Century Gothic" w:hAnsi="Century Gothic"/>
          <w:sz w:val="22"/>
        </w:rPr>
        <w:t>finančno zavarovanje za odpravo napak v garancijske</w:t>
      </w:r>
      <w:r w:rsidR="00D03EE2">
        <w:rPr>
          <w:rFonts w:ascii="Century Gothic" w:hAnsi="Century Gothic"/>
          <w:sz w:val="22"/>
        </w:rPr>
        <w:t>m</w:t>
      </w:r>
      <w:r w:rsidRPr="001971A5">
        <w:rPr>
          <w:rFonts w:ascii="Century Gothic" w:hAnsi="Century Gothic"/>
          <w:sz w:val="22"/>
        </w:rPr>
        <w:t xml:space="preserve"> roku – </w:t>
      </w:r>
      <w:r w:rsidR="001971A5" w:rsidRPr="001971A5">
        <w:rPr>
          <w:rFonts w:ascii="Century Gothic" w:hAnsi="Century Gothic"/>
          <w:sz w:val="22"/>
        </w:rPr>
        <w:t xml:space="preserve"> </w:t>
      </w:r>
      <w:r w:rsidR="001971A5" w:rsidRPr="001971A5">
        <w:rPr>
          <w:rFonts w:ascii="Century Gothic" w:hAnsi="Century Gothic"/>
          <w:b/>
          <w:bCs/>
          <w:sz w:val="22"/>
        </w:rPr>
        <w:t xml:space="preserve">dve </w:t>
      </w:r>
      <w:r w:rsidRPr="001971A5">
        <w:rPr>
          <w:rFonts w:ascii="Century Gothic" w:hAnsi="Century Gothic"/>
          <w:b/>
          <w:bCs/>
          <w:sz w:val="22"/>
        </w:rPr>
        <w:t>izvršnic</w:t>
      </w:r>
      <w:r w:rsidR="001971A5" w:rsidRPr="001971A5">
        <w:rPr>
          <w:rFonts w:ascii="Century Gothic" w:hAnsi="Century Gothic"/>
          <w:b/>
          <w:bCs/>
          <w:sz w:val="22"/>
        </w:rPr>
        <w:t>i</w:t>
      </w:r>
      <w:r w:rsidRPr="001971A5">
        <w:rPr>
          <w:rFonts w:ascii="Century Gothic" w:hAnsi="Century Gothic"/>
          <w:b/>
          <w:bCs/>
          <w:sz w:val="22"/>
        </w:rPr>
        <w:t>,</w:t>
      </w:r>
      <w:r w:rsidRPr="001971A5">
        <w:rPr>
          <w:rFonts w:ascii="Century Gothic" w:hAnsi="Century Gothic"/>
          <w:sz w:val="22"/>
        </w:rPr>
        <w:t xml:space="preserve"> </w:t>
      </w:r>
      <w:r w:rsidRPr="00B620FB">
        <w:rPr>
          <w:rFonts w:ascii="Century Gothic" w:hAnsi="Century Gothic" w:cstheme="minorHAnsi"/>
          <w:b/>
          <w:sz w:val="22"/>
        </w:rPr>
        <w:t xml:space="preserve">v </w:t>
      </w:r>
      <w:r w:rsidRPr="001971A5">
        <w:rPr>
          <w:rFonts w:ascii="Century Gothic" w:hAnsi="Century Gothic" w:cstheme="minorHAnsi"/>
          <w:b/>
          <w:sz w:val="22"/>
        </w:rPr>
        <w:t>višini 5 %</w:t>
      </w:r>
      <w:r w:rsidRPr="001971A5">
        <w:rPr>
          <w:rFonts w:ascii="Century Gothic" w:hAnsi="Century Gothic" w:cstheme="minorHAnsi"/>
          <w:bCs/>
          <w:sz w:val="22"/>
        </w:rPr>
        <w:t xml:space="preserve"> </w:t>
      </w:r>
      <w:r w:rsidRPr="001971A5">
        <w:rPr>
          <w:rFonts w:ascii="Century Gothic" w:hAnsi="Century Gothic" w:cstheme="minorHAnsi"/>
          <w:b/>
          <w:sz w:val="22"/>
        </w:rPr>
        <w:t>od</w:t>
      </w:r>
      <w:r w:rsidR="00716BEC">
        <w:rPr>
          <w:rFonts w:ascii="Century Gothic" w:hAnsi="Century Gothic" w:cstheme="minorHAnsi"/>
          <w:b/>
          <w:sz w:val="22"/>
        </w:rPr>
        <w:t xml:space="preserve"> pogodbene vrednosti </w:t>
      </w:r>
      <w:r w:rsidRPr="001971A5">
        <w:rPr>
          <w:rFonts w:ascii="Century Gothic" w:hAnsi="Century Gothic" w:cstheme="minorHAnsi"/>
          <w:b/>
          <w:sz w:val="22"/>
        </w:rPr>
        <w:t>v EUR z DDV</w:t>
      </w:r>
      <w:r w:rsidR="00716BEC">
        <w:rPr>
          <w:rFonts w:ascii="Century Gothic" w:hAnsi="Century Gothic" w:cstheme="minorHAnsi"/>
          <w:b/>
          <w:sz w:val="22"/>
        </w:rPr>
        <w:t>.</w:t>
      </w:r>
      <w:bookmarkStart w:id="233" w:name="_Hlk88137246"/>
      <w:r w:rsidR="00716BEC">
        <w:rPr>
          <w:rFonts w:ascii="Century Gothic" w:hAnsi="Century Gothic" w:cstheme="minorHAnsi"/>
          <w:b/>
          <w:sz w:val="22"/>
        </w:rPr>
        <w:t xml:space="preserve"> </w:t>
      </w:r>
      <w:r w:rsidR="001971A5" w:rsidRPr="001971A5">
        <w:rPr>
          <w:rFonts w:ascii="Century Gothic" w:hAnsi="Century Gothic" w:cs="Arial"/>
          <w:bCs/>
          <w:sz w:val="22"/>
        </w:rPr>
        <w:t>Izvšnica 1 velja za obdobje 36 (šestintrideset) mesecev, izvršnica 2 pa za obdobje 24 (štiriindvajset) mesecev po izteku veljavnosti</w:t>
      </w:r>
      <w:r w:rsidR="00DF7382">
        <w:rPr>
          <w:rFonts w:ascii="Century Gothic" w:hAnsi="Century Gothic" w:cs="Arial"/>
          <w:bCs/>
          <w:sz w:val="22"/>
        </w:rPr>
        <w:t xml:space="preserve"> </w:t>
      </w:r>
      <w:r w:rsidR="001971A5" w:rsidRPr="001971A5">
        <w:rPr>
          <w:rFonts w:ascii="Century Gothic" w:hAnsi="Century Gothic" w:cs="Arial"/>
          <w:bCs/>
          <w:sz w:val="22"/>
        </w:rPr>
        <w:t>izvršnice</w:t>
      </w:r>
      <w:r w:rsidR="00DF7382">
        <w:rPr>
          <w:rFonts w:ascii="Century Gothic" w:hAnsi="Century Gothic" w:cs="Arial"/>
          <w:bCs/>
          <w:sz w:val="22"/>
        </w:rPr>
        <w:t xml:space="preserve"> 1</w:t>
      </w:r>
      <w:r w:rsidR="001971A5" w:rsidRPr="001971A5">
        <w:rPr>
          <w:rFonts w:ascii="Century Gothic" w:hAnsi="Century Gothic" w:cs="Arial"/>
          <w:bCs/>
          <w:sz w:val="22"/>
        </w:rPr>
        <w:t>.</w:t>
      </w:r>
    </w:p>
    <w:p w14:paraId="325193F6" w14:textId="77777777" w:rsidR="001971A5" w:rsidRPr="001971A5" w:rsidRDefault="001971A5" w:rsidP="001971A5">
      <w:pPr>
        <w:autoSpaceDE w:val="0"/>
        <w:spacing w:line="0" w:lineRule="atLeast"/>
        <w:rPr>
          <w:rFonts w:ascii="Century Gothic" w:hAnsi="Century Gothic" w:cs="Arial"/>
          <w:bCs/>
          <w:color w:val="FF0000"/>
          <w:sz w:val="22"/>
        </w:rPr>
      </w:pPr>
    </w:p>
    <w:p w14:paraId="3230C5A9" w14:textId="449CCB20" w:rsidR="001971A5" w:rsidRPr="001971A5" w:rsidRDefault="001971A5" w:rsidP="001971A5">
      <w:pPr>
        <w:spacing w:line="0" w:lineRule="atLeast"/>
        <w:rPr>
          <w:rFonts w:ascii="Century Gothic" w:hAnsi="Century Gothic" w:cs="Arial"/>
          <w:kern w:val="16"/>
          <w:sz w:val="22"/>
        </w:rPr>
      </w:pPr>
      <w:r w:rsidRPr="001971A5">
        <w:rPr>
          <w:rFonts w:ascii="Century Gothic" w:hAnsi="Century Gothic" w:cs="Arial"/>
          <w:sz w:val="22"/>
        </w:rPr>
        <w:lastRenderedPageBreak/>
        <w:t xml:space="preserve">Finančno zavarovanje za odpravo napak v garancijski dobi bo naročnik unovčil v primeru, da dobavitelj </w:t>
      </w:r>
      <w:r w:rsidRPr="001971A5">
        <w:rPr>
          <w:rFonts w:ascii="Century Gothic" w:hAnsi="Century Gothic" w:cs="Arial"/>
          <w:bCs/>
          <w:sz w:val="22"/>
        </w:rPr>
        <w:t>v garancijsk</w:t>
      </w:r>
      <w:r w:rsidR="00CA2F02">
        <w:rPr>
          <w:rFonts w:ascii="Century Gothic" w:hAnsi="Century Gothic" w:cs="Arial"/>
          <w:bCs/>
          <w:sz w:val="22"/>
        </w:rPr>
        <w:t xml:space="preserve">i </w:t>
      </w:r>
      <w:r w:rsidRPr="001971A5">
        <w:rPr>
          <w:rFonts w:ascii="Century Gothic" w:hAnsi="Century Gothic" w:cs="Arial"/>
          <w:bCs/>
          <w:sz w:val="22"/>
        </w:rPr>
        <w:t xml:space="preserve">dobi ne odpravi vseh notificiranih napak na opremi ter zahtevanih popravil opreme zaradi </w:t>
      </w:r>
      <w:r w:rsidRPr="001971A5">
        <w:rPr>
          <w:rFonts w:ascii="Century Gothic" w:hAnsi="Century Gothic" w:cs="Arial"/>
          <w:sz w:val="22"/>
        </w:rPr>
        <w:t>fizičnih in mehanskih poškodb</w:t>
      </w:r>
      <w:r w:rsidRPr="001971A5">
        <w:rPr>
          <w:rFonts w:ascii="Century Gothic" w:hAnsi="Century Gothic" w:cs="Arial"/>
          <w:bCs/>
          <w:sz w:val="22"/>
        </w:rPr>
        <w:t xml:space="preserve">. </w:t>
      </w:r>
      <w:r w:rsidRPr="001971A5">
        <w:rPr>
          <w:rFonts w:ascii="Century Gothic" w:hAnsi="Century Gothic" w:cs="Arial"/>
          <w:sz w:val="22"/>
        </w:rPr>
        <w:t>V  primeru, da se v garancijski dobi odkrijejo napake, ki ne bodo odpravljene pred iztekom pogodben</w:t>
      </w:r>
      <w:r w:rsidR="00CA2F02">
        <w:rPr>
          <w:rFonts w:ascii="Century Gothic" w:hAnsi="Century Gothic" w:cs="Arial"/>
          <w:sz w:val="22"/>
        </w:rPr>
        <w:t xml:space="preserve">ih </w:t>
      </w:r>
      <w:r w:rsidRPr="001971A5">
        <w:rPr>
          <w:rFonts w:ascii="Century Gothic" w:hAnsi="Century Gothic" w:cs="Arial"/>
          <w:sz w:val="22"/>
        </w:rPr>
        <w:t>rok</w:t>
      </w:r>
      <w:r w:rsidR="00DF7382">
        <w:rPr>
          <w:rFonts w:ascii="Century Gothic" w:hAnsi="Century Gothic" w:cs="Arial"/>
          <w:sz w:val="22"/>
        </w:rPr>
        <w:t>ov</w:t>
      </w:r>
      <w:r w:rsidRPr="001971A5">
        <w:rPr>
          <w:rFonts w:ascii="Century Gothic" w:hAnsi="Century Gothic" w:cs="Arial"/>
          <w:sz w:val="22"/>
        </w:rPr>
        <w:t>, je izvajalec dolžan podaljšati veljavnost izvršnic</w:t>
      </w:r>
      <w:r w:rsidR="00DF7382">
        <w:rPr>
          <w:rFonts w:ascii="Century Gothic" w:hAnsi="Century Gothic" w:cs="Arial"/>
          <w:sz w:val="22"/>
        </w:rPr>
        <w:t xml:space="preserve"> </w:t>
      </w:r>
      <w:r w:rsidRPr="001971A5">
        <w:rPr>
          <w:rFonts w:ascii="Century Gothic" w:hAnsi="Century Gothic" w:cs="Arial"/>
          <w:sz w:val="22"/>
        </w:rPr>
        <w:t>za odpravo napak v garancijski dobi, tako da predloži novo izvršnico v isti višini, kot je bila prvotna bančna garancija, ki ostane v veljavi še najmanj 30 dni po preteku novega – podaljšanega garancijskega roka.</w:t>
      </w:r>
      <w:r w:rsidR="00716BEC">
        <w:rPr>
          <w:rFonts w:ascii="Century Gothic" w:hAnsi="Century Gothic" w:cs="Arial"/>
          <w:sz w:val="22"/>
        </w:rPr>
        <w:t xml:space="preserve"> </w:t>
      </w:r>
      <w:r w:rsidRPr="001971A5">
        <w:rPr>
          <w:rFonts w:ascii="Century Gothic" w:hAnsi="Century Gothic" w:cs="Arial"/>
          <w:sz w:val="22"/>
        </w:rPr>
        <w:t>V primeru, da izvajalec ne predloži ustreznega finančnega zavarovanja za odpravo napak v garancijskem roku, lahko naročnik unovči finančno zavarovanje za dobro izvedbo pogodbenih obveznosti.</w:t>
      </w:r>
    </w:p>
    <w:p w14:paraId="14836107" w14:textId="141BBF83" w:rsidR="00253AC0" w:rsidRPr="001971A5" w:rsidRDefault="00253AC0" w:rsidP="00253AC0">
      <w:pPr>
        <w:autoSpaceDE w:val="0"/>
        <w:spacing w:line="0" w:lineRule="atLeast"/>
        <w:rPr>
          <w:rFonts w:ascii="Century Gothic" w:hAnsi="Century Gothic" w:cstheme="minorHAnsi"/>
          <w:bCs/>
          <w:sz w:val="22"/>
        </w:rPr>
      </w:pPr>
    </w:p>
    <w:bookmarkEnd w:id="233"/>
    <w:p w14:paraId="72397B85" w14:textId="22901596" w:rsidR="00253AC0" w:rsidRPr="001971A5" w:rsidRDefault="00716BEC" w:rsidP="00253AC0">
      <w:pPr>
        <w:autoSpaceDE w:val="0"/>
        <w:spacing w:line="0" w:lineRule="atLeast"/>
        <w:rPr>
          <w:rFonts w:ascii="Century Gothic" w:hAnsi="Century Gothic"/>
          <w:sz w:val="22"/>
        </w:rPr>
      </w:pPr>
      <w:r w:rsidRPr="001971A5">
        <w:rPr>
          <w:rFonts w:ascii="Century Gothic" w:hAnsi="Century Gothic"/>
          <w:sz w:val="22"/>
        </w:rPr>
        <w:t>Vzorca</w:t>
      </w:r>
      <w:r>
        <w:rPr>
          <w:rFonts w:ascii="Century Gothic" w:hAnsi="Century Gothic"/>
          <w:sz w:val="22"/>
        </w:rPr>
        <w:t xml:space="preserve"> </w:t>
      </w:r>
      <w:r w:rsidR="00253AC0" w:rsidRPr="001971A5">
        <w:rPr>
          <w:rFonts w:ascii="Century Gothic" w:hAnsi="Century Gothic"/>
          <w:sz w:val="22"/>
        </w:rPr>
        <w:t>predmetn</w:t>
      </w:r>
      <w:r>
        <w:rPr>
          <w:rFonts w:ascii="Century Gothic" w:hAnsi="Century Gothic"/>
          <w:sz w:val="22"/>
        </w:rPr>
        <w:t xml:space="preserve">ih zavarovanj - Izvršnica 1 ter Izvršnica 2 sta </w:t>
      </w:r>
      <w:r w:rsidR="00253AC0" w:rsidRPr="001971A5">
        <w:rPr>
          <w:rFonts w:ascii="Century Gothic" w:hAnsi="Century Gothic"/>
          <w:sz w:val="22"/>
        </w:rPr>
        <w:t xml:space="preserve">sestavni del dokumentacije za predmetno naročilo. Finančno zavarovanje mora biti brezpogojno in plačljivo na prvi poziv. </w:t>
      </w:r>
    </w:p>
    <w:p w14:paraId="3D33AD22" w14:textId="77777777" w:rsidR="003807D9" w:rsidRPr="009536A8" w:rsidRDefault="003807D9" w:rsidP="00772713">
      <w:pPr>
        <w:pStyle w:val="Naslov1"/>
        <w:ind w:left="0" w:firstLine="0"/>
        <w:rPr>
          <w:rFonts w:ascii="Century Gothic" w:hAnsi="Century Gothic"/>
          <w:sz w:val="22"/>
          <w:szCs w:val="22"/>
        </w:rPr>
      </w:pPr>
      <w:bookmarkStart w:id="234" w:name="_Toc467133897"/>
      <w:bookmarkStart w:id="235" w:name="_Toc467501214"/>
      <w:bookmarkStart w:id="236" w:name="_Toc336851763"/>
      <w:bookmarkStart w:id="237" w:name="_Toc336851811"/>
      <w:bookmarkStart w:id="238" w:name="_Toc87871739"/>
      <w:bookmarkStart w:id="239" w:name="_Toc336851761"/>
      <w:bookmarkStart w:id="240" w:name="_Toc336851809"/>
      <w:bookmarkEnd w:id="227"/>
      <w:bookmarkEnd w:id="232"/>
      <w:bookmarkEnd w:id="234"/>
      <w:bookmarkEnd w:id="235"/>
      <w:r w:rsidRPr="009536A8">
        <w:rPr>
          <w:rFonts w:ascii="Century Gothic" w:hAnsi="Century Gothic"/>
          <w:sz w:val="22"/>
          <w:szCs w:val="22"/>
        </w:rPr>
        <w:t>obvestilo o odločitvi o oddaji naročila</w:t>
      </w:r>
      <w:bookmarkEnd w:id="236"/>
      <w:bookmarkEnd w:id="237"/>
      <w:bookmarkEnd w:id="238"/>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41" w:name="_Toc87871740"/>
      <w:r w:rsidRPr="009536A8">
        <w:rPr>
          <w:rFonts w:ascii="Century Gothic" w:hAnsi="Century Gothic"/>
          <w:sz w:val="22"/>
          <w:szCs w:val="22"/>
        </w:rPr>
        <w:t>odstop od izvedbe javnega naročila</w:t>
      </w:r>
      <w:bookmarkEnd w:id="239"/>
      <w:bookmarkEnd w:id="240"/>
      <w:bookmarkEnd w:id="241"/>
    </w:p>
    <w:p w14:paraId="10B07A97" w14:textId="48D99A8F"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do sklenitve</w:t>
      </w:r>
      <w:r w:rsidR="00044A8A">
        <w:rPr>
          <w:rFonts w:ascii="Century Gothic" w:hAnsi="Century Gothic"/>
          <w:sz w:val="22"/>
        </w:rPr>
        <w:t xml:space="preser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044A8A">
        <w:rPr>
          <w:rFonts w:ascii="Century Gothic" w:hAnsi="Century Gothic"/>
          <w:sz w:val="22"/>
        </w:rPr>
        <w:t xml:space="preserve"> pogodbe </w:t>
      </w:r>
      <w:r w:rsidR="00E5199F" w:rsidRPr="009536A8">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27DE7615" w14:textId="77777777" w:rsidR="00235BBF" w:rsidRPr="00235BBF" w:rsidRDefault="005940DD" w:rsidP="00235BBF">
      <w:pPr>
        <w:pStyle w:val="Naslov1"/>
        <w:numPr>
          <w:ilvl w:val="0"/>
          <w:numId w:val="25"/>
        </w:numPr>
        <w:ind w:left="284"/>
        <w:rPr>
          <w:rFonts w:ascii="Century Gothic" w:hAnsi="Century Gothic"/>
          <w:sz w:val="22"/>
          <w:szCs w:val="22"/>
        </w:rPr>
      </w:pPr>
      <w:bookmarkStart w:id="242" w:name="_Toc336851762"/>
      <w:bookmarkStart w:id="243" w:name="_Toc336851810"/>
      <w:r w:rsidRPr="009536A8">
        <w:rPr>
          <w:rFonts w:ascii="Century Gothic" w:hAnsi="Century Gothic"/>
          <w:sz w:val="22"/>
          <w:szCs w:val="22"/>
        </w:rPr>
        <w:t xml:space="preserve">    </w:t>
      </w:r>
      <w:bookmarkStart w:id="244" w:name="_Toc336851764"/>
      <w:bookmarkStart w:id="245" w:name="_Toc336851812"/>
      <w:bookmarkEnd w:id="242"/>
      <w:bookmarkEnd w:id="243"/>
      <w:r w:rsidR="00235BBF">
        <w:rPr>
          <w:rFonts w:ascii="Century Gothic" w:hAnsi="Century Gothic"/>
          <w:b w:val="0"/>
          <w:bCs w:val="0"/>
          <w:sz w:val="22"/>
          <w:szCs w:val="22"/>
        </w:rPr>
        <w:t xml:space="preserve">    </w:t>
      </w:r>
      <w:bookmarkStart w:id="246" w:name="_Toc83637735"/>
      <w:bookmarkStart w:id="247" w:name="_Toc87871741"/>
      <w:r w:rsidR="00235BBF" w:rsidRPr="00235BBF">
        <w:rPr>
          <w:rFonts w:ascii="Century Gothic" w:hAnsi="Century Gothic"/>
          <w:sz w:val="22"/>
          <w:szCs w:val="22"/>
        </w:rPr>
        <w:t>pogodba</w:t>
      </w:r>
      <w:bookmarkEnd w:id="246"/>
      <w:bookmarkEnd w:id="247"/>
      <w:r w:rsidR="00235BBF" w:rsidRPr="00235BBF">
        <w:rPr>
          <w:rFonts w:ascii="Century Gothic" w:hAnsi="Century Gothic"/>
          <w:sz w:val="22"/>
          <w:szCs w:val="22"/>
        </w:rPr>
        <w:t xml:space="preserve"> </w:t>
      </w:r>
    </w:p>
    <w:p w14:paraId="1C64C98A" w14:textId="162261F4" w:rsidR="00235BBF" w:rsidRDefault="00235BBF" w:rsidP="00235BBF">
      <w:pPr>
        <w:rPr>
          <w:rFonts w:ascii="Century Gothic" w:hAnsi="Century Gothic"/>
          <w:sz w:val="22"/>
        </w:rPr>
      </w:pPr>
      <w:r>
        <w:rPr>
          <w:rFonts w:ascii="Century Gothic" w:hAnsi="Century Gothic"/>
          <w:sz w:val="22"/>
        </w:rPr>
        <w:t xml:space="preserve">V skladu s šestim odstavkom 14. člena Zakona o integriteti in preprečevanju korupcije (Uradni list RS, št. 69/11-UPB2; v nadaljevanju </w:t>
      </w:r>
      <w:proofErr w:type="spellStart"/>
      <w:r>
        <w:rPr>
          <w:rFonts w:ascii="Century Gothic" w:hAnsi="Century Gothic"/>
          <w:sz w:val="22"/>
        </w:rPr>
        <w:t>ZIntPK</w:t>
      </w:r>
      <w:proofErr w:type="spellEnd"/>
      <w:r>
        <w:rPr>
          <w:rFonts w:ascii="Century Gothic" w:hAnsi="Century Gothic"/>
          <w:sz w:val="22"/>
        </w:rPr>
        <w:t xml:space="preserve">) je dolžan izbrani ponudnik </w:t>
      </w:r>
      <w:r w:rsidR="009218EF">
        <w:rPr>
          <w:rFonts w:ascii="Century Gothic" w:hAnsi="Century Gothic"/>
          <w:sz w:val="22"/>
        </w:rPr>
        <w:t xml:space="preserve">na </w:t>
      </w:r>
      <w:r>
        <w:rPr>
          <w:rFonts w:ascii="Century Gothic" w:hAnsi="Century Gothic"/>
          <w:sz w:val="22"/>
        </w:rPr>
        <w:t>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 Izbrani ponudnik</w:t>
      </w:r>
      <w:r w:rsidR="00281679">
        <w:rPr>
          <w:rFonts w:ascii="Century Gothic" w:hAnsi="Century Gothic"/>
          <w:sz w:val="22"/>
        </w:rPr>
        <w:t xml:space="preserve"> </w:t>
      </w:r>
      <w:r>
        <w:rPr>
          <w:rFonts w:ascii="Century Gothic" w:hAnsi="Century Gothic"/>
          <w:sz w:val="22"/>
        </w:rPr>
        <w:t>mora podpisati in vrniti naročniku pogodbo</w:t>
      </w:r>
      <w:r w:rsidR="00281679">
        <w:rPr>
          <w:rFonts w:ascii="Century Gothic" w:hAnsi="Century Gothic"/>
          <w:sz w:val="22"/>
        </w:rPr>
        <w:t xml:space="preserve"> </w:t>
      </w:r>
      <w:r>
        <w:rPr>
          <w:rFonts w:ascii="Century Gothic" w:hAnsi="Century Gothic"/>
          <w:sz w:val="22"/>
        </w:rPr>
        <w:t>v roku pet (5) delovnih dni po prejemu pogodbe v podpis.</w:t>
      </w:r>
    </w:p>
    <w:p w14:paraId="619478AA" w14:textId="77777777" w:rsidR="00235BBF" w:rsidRDefault="00235BBF" w:rsidP="00235BBF">
      <w:pPr>
        <w:rPr>
          <w:rFonts w:ascii="Century Gothic" w:hAnsi="Century Gothic"/>
          <w:sz w:val="22"/>
        </w:rPr>
      </w:pPr>
    </w:p>
    <w:p w14:paraId="17E6012E" w14:textId="1EAF9DC3" w:rsidR="00235BBF" w:rsidRDefault="00235BBF" w:rsidP="00235BBF">
      <w:pPr>
        <w:rPr>
          <w:rFonts w:ascii="Century Gothic" w:hAnsi="Century Gothic"/>
          <w:sz w:val="22"/>
        </w:rPr>
      </w:pPr>
      <w:r>
        <w:rPr>
          <w:rFonts w:ascii="Century Gothic" w:hAnsi="Century Gothic"/>
          <w:sz w:val="22"/>
        </w:rPr>
        <w:t>Pogodba se bo pred podpisom vsebinsko prilagodila glede na to, ali bo izbrani ponudnik predložil skupno ponudbo, prijavil sodelovanje podizvajalcev in podobno</w:t>
      </w:r>
      <w:r w:rsidR="009218EF">
        <w:rPr>
          <w:rFonts w:ascii="Century Gothic" w:hAnsi="Century Gothic"/>
          <w:sz w:val="22"/>
        </w:rPr>
        <w:t>.</w:t>
      </w:r>
    </w:p>
    <w:p w14:paraId="6DC7F901" w14:textId="77777777" w:rsidR="00235BBF" w:rsidRDefault="00235BBF" w:rsidP="00235BBF">
      <w:pPr>
        <w:rPr>
          <w:rFonts w:ascii="Century Gothic" w:hAnsi="Century Gothic"/>
          <w:sz w:val="22"/>
        </w:rPr>
      </w:pPr>
    </w:p>
    <w:p w14:paraId="2BA89D84" w14:textId="185A6367" w:rsidR="00235BBF" w:rsidRDefault="00235BBF" w:rsidP="00235BBF">
      <w:pPr>
        <w:spacing w:line="0" w:lineRule="atLeast"/>
        <w:rPr>
          <w:rFonts w:ascii="Century Gothic" w:hAnsi="Century Gothic"/>
          <w:sz w:val="22"/>
        </w:rPr>
      </w:pPr>
      <w:r>
        <w:rPr>
          <w:rFonts w:ascii="Century Gothic" w:hAnsi="Century Gothic"/>
          <w:sz w:val="22"/>
        </w:rPr>
        <w:t>S podpisom ESPD obrazca (ponudnik in partnerji</w:t>
      </w:r>
      <w:r>
        <w:rPr>
          <w:rFonts w:ascii="Century Gothic" w:hAnsi="Century Gothic" w:cs="Arial"/>
          <w:sz w:val="22"/>
          <w:lang w:eastAsia="zh-CN"/>
        </w:rPr>
        <w:t xml:space="preserve">), podizvajalci pa s podpisom obrazca Podatki in izjava podizvajalca </w:t>
      </w:r>
      <w:r>
        <w:rPr>
          <w:rFonts w:ascii="Century Gothic" w:hAnsi="Century Gothic"/>
          <w:sz w:val="22"/>
        </w:rPr>
        <w:t xml:space="preserve">potrdijo, da sprejemajo vsebino Vzorca pogodbe št. </w:t>
      </w:r>
      <w:r w:rsidR="009218EF">
        <w:rPr>
          <w:rFonts w:ascii="Century Gothic" w:hAnsi="Century Gothic"/>
          <w:sz w:val="22"/>
        </w:rPr>
        <w:t>DLAN</w:t>
      </w:r>
      <w:r>
        <w:rPr>
          <w:rFonts w:ascii="Century Gothic" w:hAnsi="Century Gothic"/>
          <w:sz w:val="22"/>
        </w:rPr>
        <w:t xml:space="preserve"> 2022.</w:t>
      </w:r>
    </w:p>
    <w:p w14:paraId="2F5BB015" w14:textId="7EAF980E" w:rsidR="008B6487" w:rsidRPr="009536A8" w:rsidRDefault="005940DD" w:rsidP="00235BBF">
      <w:pPr>
        <w:pStyle w:val="Naslov1"/>
        <w:ind w:left="284"/>
        <w:rPr>
          <w:rFonts w:ascii="Century Gothic" w:hAnsi="Century Gothic"/>
          <w:sz w:val="22"/>
          <w:szCs w:val="22"/>
        </w:rPr>
      </w:pPr>
      <w:r w:rsidRPr="009536A8">
        <w:rPr>
          <w:rFonts w:ascii="Century Gothic" w:hAnsi="Century Gothic"/>
          <w:sz w:val="22"/>
          <w:szCs w:val="22"/>
        </w:rPr>
        <w:lastRenderedPageBreak/>
        <w:t xml:space="preserve">    </w:t>
      </w:r>
      <w:bookmarkStart w:id="248" w:name="_Toc87871742"/>
      <w:r w:rsidR="008B6487" w:rsidRPr="009536A8">
        <w:rPr>
          <w:rFonts w:ascii="Century Gothic" w:hAnsi="Century Gothic"/>
          <w:sz w:val="22"/>
          <w:szCs w:val="22"/>
        </w:rPr>
        <w:t>pravno varstvo</w:t>
      </w:r>
      <w:bookmarkEnd w:id="244"/>
      <w:bookmarkEnd w:id="245"/>
      <w:bookmarkEnd w:id="248"/>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050BC5">
        <w:rPr>
          <w:rFonts w:ascii="Century Gothic" w:hAnsi="Century Gothic"/>
          <w:sz w:val="22"/>
        </w:rPr>
        <w:t>Takso v višini 4.000</w:t>
      </w:r>
      <w:r w:rsidRPr="009536A8">
        <w:rPr>
          <w:rFonts w:ascii="Century Gothic" w:hAnsi="Century Gothic"/>
          <w:sz w:val="22"/>
        </w:rPr>
        <w:t xml:space="preserve">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7DBDE410"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20"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(Uradni list RS, št. </w:t>
      </w:r>
      <w:hyperlink r:id="rId21"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2"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78E325B5" w14:textId="77777777" w:rsidR="00977CBE" w:rsidRDefault="00977CBE" w:rsidP="00AD0D02">
      <w:pPr>
        <w:spacing w:line="0" w:lineRule="atLeast"/>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0E6E7" w14:textId="77777777" w:rsidR="00332630" w:rsidRDefault="00332630" w:rsidP="00107834">
      <w:pPr>
        <w:spacing w:line="240" w:lineRule="auto"/>
      </w:pPr>
      <w:r>
        <w:separator/>
      </w:r>
    </w:p>
  </w:endnote>
  <w:endnote w:type="continuationSeparator" w:id="0">
    <w:p w14:paraId="0DFF4C6E" w14:textId="77777777" w:rsidR="00332630" w:rsidRDefault="0033263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9559566" w:rsidR="00332630" w:rsidRPr="00602D6F" w:rsidRDefault="00332630" w:rsidP="00887C43">
    <w:pPr>
      <w:pStyle w:val="Noga"/>
      <w:pBdr>
        <w:top w:val="single" w:sz="4" w:space="1" w:color="auto"/>
      </w:pBdr>
      <w:rPr>
        <w:rFonts w:ascii="Century Gothic" w:hAnsi="Century Gothic"/>
        <w:sz w:val="16"/>
        <w:szCs w:val="16"/>
      </w:rPr>
    </w:pPr>
    <w:r>
      <w:rPr>
        <w:rFonts w:ascii="Century Gothic" w:hAnsi="Century Gothic"/>
        <w:sz w:val="16"/>
        <w:szCs w:val="16"/>
      </w:rPr>
      <w:t>DLAN 2022</w:t>
    </w:r>
  </w:p>
  <w:p w14:paraId="7F73345A" w14:textId="6AEFF1C7" w:rsidR="00332630" w:rsidRPr="00831D98" w:rsidRDefault="0033263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050120FF" w:rsidR="00332630" w:rsidRPr="00831D98" w:rsidRDefault="00332630" w:rsidP="00831D98">
    <w:pPr>
      <w:pStyle w:val="Noga"/>
      <w:pBdr>
        <w:top w:val="single" w:sz="4" w:space="1" w:color="auto"/>
      </w:pBdr>
      <w:rPr>
        <w:sz w:val="16"/>
        <w:szCs w:val="16"/>
      </w:rPr>
    </w:pPr>
    <w:r>
      <w:rPr>
        <w:sz w:val="16"/>
        <w:szCs w:val="16"/>
      </w:rPr>
      <w:t>DLAN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F1AED" w14:textId="77777777" w:rsidR="00332630" w:rsidRDefault="00332630" w:rsidP="00107834">
      <w:pPr>
        <w:spacing w:line="240" w:lineRule="auto"/>
      </w:pPr>
      <w:r>
        <w:separator/>
      </w:r>
    </w:p>
  </w:footnote>
  <w:footnote w:type="continuationSeparator" w:id="0">
    <w:p w14:paraId="5E9B15D6" w14:textId="77777777" w:rsidR="00332630" w:rsidRDefault="00332630" w:rsidP="00107834">
      <w:pPr>
        <w:spacing w:line="240" w:lineRule="auto"/>
      </w:pPr>
      <w:r>
        <w:continuationSeparator/>
      </w:r>
    </w:p>
  </w:footnote>
  <w:footnote w:id="1">
    <w:p w14:paraId="234DB346" w14:textId="77777777" w:rsidR="00332630" w:rsidRDefault="00332630"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332630" w:rsidRPr="001D6D1B" w:rsidRDefault="0033263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332630" w:rsidRDefault="0033263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FF31C7B"/>
    <w:multiLevelType w:val="hybridMultilevel"/>
    <w:tmpl w:val="33F0D43C"/>
    <w:lvl w:ilvl="0" w:tplc="A5FE90DA">
      <w:start w:val="1"/>
      <w:numFmt w:val="decimal"/>
      <w:lvlText w:val="%1. "/>
      <w:lvlJc w:val="left"/>
      <w:pPr>
        <w:ind w:left="785" w:hanging="360"/>
      </w:pPr>
      <w:rPr>
        <w:rFonts w:hint="default"/>
        <w:b w:val="0"/>
        <w:bCs w:val="0"/>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2F5552"/>
    <w:multiLevelType w:val="hybridMultilevel"/>
    <w:tmpl w:val="CA5A5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1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1"/>
  </w:num>
  <w:num w:numId="5">
    <w:abstractNumId w:val="14"/>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12"/>
  </w:num>
  <w:num w:numId="10">
    <w:abstractNumId w:val="3"/>
  </w:num>
  <w:num w:numId="11">
    <w:abstractNumId w:val="15"/>
  </w:num>
  <w:num w:numId="12">
    <w:abstractNumId w:val="16"/>
  </w:num>
  <w:num w:numId="13">
    <w:abstractNumId w:val="5"/>
  </w:num>
  <w:num w:numId="14">
    <w:abstractNumId w:val="8"/>
  </w:num>
  <w:num w:numId="15">
    <w:abstractNumId w:val="10"/>
  </w:num>
  <w:num w:numId="16">
    <w:abstractNumId w:val="13"/>
  </w:num>
  <w:num w:numId="17">
    <w:abstractNumId w:val="9"/>
  </w:num>
  <w:num w:numId="1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20"/>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2"/>
  </w:num>
  <w:num w:numId="24">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5">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A34"/>
    <w:rsid w:val="00010E67"/>
    <w:rsid w:val="000118DA"/>
    <w:rsid w:val="00011ADB"/>
    <w:rsid w:val="00011F83"/>
    <w:rsid w:val="00013EE0"/>
    <w:rsid w:val="000148AE"/>
    <w:rsid w:val="00014DB4"/>
    <w:rsid w:val="00014F62"/>
    <w:rsid w:val="0001557A"/>
    <w:rsid w:val="00015DD6"/>
    <w:rsid w:val="00017285"/>
    <w:rsid w:val="000174A2"/>
    <w:rsid w:val="00020043"/>
    <w:rsid w:val="000202A9"/>
    <w:rsid w:val="0002034F"/>
    <w:rsid w:val="0002112B"/>
    <w:rsid w:val="000221A3"/>
    <w:rsid w:val="000230BE"/>
    <w:rsid w:val="00023BCE"/>
    <w:rsid w:val="0002678E"/>
    <w:rsid w:val="00030555"/>
    <w:rsid w:val="000317C4"/>
    <w:rsid w:val="00031BC5"/>
    <w:rsid w:val="00032AA5"/>
    <w:rsid w:val="000344DF"/>
    <w:rsid w:val="0003458C"/>
    <w:rsid w:val="00036984"/>
    <w:rsid w:val="000377C2"/>
    <w:rsid w:val="00041571"/>
    <w:rsid w:val="0004189C"/>
    <w:rsid w:val="00041E2D"/>
    <w:rsid w:val="00042D51"/>
    <w:rsid w:val="00044A08"/>
    <w:rsid w:val="00044A8A"/>
    <w:rsid w:val="00045123"/>
    <w:rsid w:val="000459A1"/>
    <w:rsid w:val="00046E47"/>
    <w:rsid w:val="00047DE9"/>
    <w:rsid w:val="00050BC5"/>
    <w:rsid w:val="0005182F"/>
    <w:rsid w:val="00051DE6"/>
    <w:rsid w:val="00051F0C"/>
    <w:rsid w:val="00052176"/>
    <w:rsid w:val="00053B35"/>
    <w:rsid w:val="0005593E"/>
    <w:rsid w:val="0005690B"/>
    <w:rsid w:val="00060E2A"/>
    <w:rsid w:val="0006117D"/>
    <w:rsid w:val="00061278"/>
    <w:rsid w:val="0006164C"/>
    <w:rsid w:val="00062640"/>
    <w:rsid w:val="00063D71"/>
    <w:rsid w:val="00064351"/>
    <w:rsid w:val="0006500B"/>
    <w:rsid w:val="0006501F"/>
    <w:rsid w:val="00065CD3"/>
    <w:rsid w:val="0006684D"/>
    <w:rsid w:val="00067FC4"/>
    <w:rsid w:val="0007004C"/>
    <w:rsid w:val="00073646"/>
    <w:rsid w:val="00073A24"/>
    <w:rsid w:val="00073AC7"/>
    <w:rsid w:val="00074545"/>
    <w:rsid w:val="000757BF"/>
    <w:rsid w:val="00076676"/>
    <w:rsid w:val="00077BD5"/>
    <w:rsid w:val="00077D96"/>
    <w:rsid w:val="0008140E"/>
    <w:rsid w:val="00083CA3"/>
    <w:rsid w:val="00084E48"/>
    <w:rsid w:val="00085626"/>
    <w:rsid w:val="000917EF"/>
    <w:rsid w:val="000918E8"/>
    <w:rsid w:val="00091B32"/>
    <w:rsid w:val="00091FF1"/>
    <w:rsid w:val="000925A0"/>
    <w:rsid w:val="00092B8F"/>
    <w:rsid w:val="00093BDD"/>
    <w:rsid w:val="00093BE8"/>
    <w:rsid w:val="00094211"/>
    <w:rsid w:val="000942A4"/>
    <w:rsid w:val="0009492C"/>
    <w:rsid w:val="0009590C"/>
    <w:rsid w:val="000965DF"/>
    <w:rsid w:val="0009674E"/>
    <w:rsid w:val="00097A5F"/>
    <w:rsid w:val="00097A70"/>
    <w:rsid w:val="000A0765"/>
    <w:rsid w:val="000A2B04"/>
    <w:rsid w:val="000A2C9B"/>
    <w:rsid w:val="000A351D"/>
    <w:rsid w:val="000A4471"/>
    <w:rsid w:val="000A45B0"/>
    <w:rsid w:val="000A4B6A"/>
    <w:rsid w:val="000A50C6"/>
    <w:rsid w:val="000A6778"/>
    <w:rsid w:val="000A71DC"/>
    <w:rsid w:val="000A74A3"/>
    <w:rsid w:val="000A7BA0"/>
    <w:rsid w:val="000B02D6"/>
    <w:rsid w:val="000B0326"/>
    <w:rsid w:val="000B1164"/>
    <w:rsid w:val="000B281D"/>
    <w:rsid w:val="000B2F24"/>
    <w:rsid w:val="000B33BD"/>
    <w:rsid w:val="000B3E2B"/>
    <w:rsid w:val="000B57FA"/>
    <w:rsid w:val="000B66C4"/>
    <w:rsid w:val="000B769D"/>
    <w:rsid w:val="000B77DD"/>
    <w:rsid w:val="000B7A9C"/>
    <w:rsid w:val="000C01B7"/>
    <w:rsid w:val="000C083B"/>
    <w:rsid w:val="000C4E19"/>
    <w:rsid w:val="000C67C2"/>
    <w:rsid w:val="000C735E"/>
    <w:rsid w:val="000C799C"/>
    <w:rsid w:val="000D0F87"/>
    <w:rsid w:val="000D13D2"/>
    <w:rsid w:val="000D2C16"/>
    <w:rsid w:val="000D4356"/>
    <w:rsid w:val="000D463C"/>
    <w:rsid w:val="000E1927"/>
    <w:rsid w:val="000E2A40"/>
    <w:rsid w:val="000E2AF5"/>
    <w:rsid w:val="000E4EF2"/>
    <w:rsid w:val="000E5488"/>
    <w:rsid w:val="000E7C15"/>
    <w:rsid w:val="000E7E80"/>
    <w:rsid w:val="000F085B"/>
    <w:rsid w:val="000F0CA5"/>
    <w:rsid w:val="000F10C7"/>
    <w:rsid w:val="000F1A15"/>
    <w:rsid w:val="000F222A"/>
    <w:rsid w:val="000F3078"/>
    <w:rsid w:val="000F5BF6"/>
    <w:rsid w:val="000F7448"/>
    <w:rsid w:val="000F75C6"/>
    <w:rsid w:val="000F7CEC"/>
    <w:rsid w:val="0010091F"/>
    <w:rsid w:val="00101682"/>
    <w:rsid w:val="00102E9A"/>
    <w:rsid w:val="00103EAE"/>
    <w:rsid w:val="0010437E"/>
    <w:rsid w:val="00106594"/>
    <w:rsid w:val="00107834"/>
    <w:rsid w:val="001078E2"/>
    <w:rsid w:val="00112148"/>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338"/>
    <w:rsid w:val="00143730"/>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1FF5"/>
    <w:rsid w:val="0016205A"/>
    <w:rsid w:val="00163084"/>
    <w:rsid w:val="00163435"/>
    <w:rsid w:val="00163C84"/>
    <w:rsid w:val="00164F36"/>
    <w:rsid w:val="0016699D"/>
    <w:rsid w:val="00166B3B"/>
    <w:rsid w:val="00170DBF"/>
    <w:rsid w:val="001716C5"/>
    <w:rsid w:val="001728E1"/>
    <w:rsid w:val="00174011"/>
    <w:rsid w:val="0017436F"/>
    <w:rsid w:val="00174D87"/>
    <w:rsid w:val="001757AF"/>
    <w:rsid w:val="001757E0"/>
    <w:rsid w:val="00176E53"/>
    <w:rsid w:val="00177C5A"/>
    <w:rsid w:val="00180118"/>
    <w:rsid w:val="00182BED"/>
    <w:rsid w:val="001841E3"/>
    <w:rsid w:val="0018465B"/>
    <w:rsid w:val="00184E24"/>
    <w:rsid w:val="00185189"/>
    <w:rsid w:val="0018717F"/>
    <w:rsid w:val="00190FC2"/>
    <w:rsid w:val="00191FDD"/>
    <w:rsid w:val="00193824"/>
    <w:rsid w:val="00194C61"/>
    <w:rsid w:val="00195606"/>
    <w:rsid w:val="00195B86"/>
    <w:rsid w:val="00195D73"/>
    <w:rsid w:val="001960B0"/>
    <w:rsid w:val="001971A5"/>
    <w:rsid w:val="0019770D"/>
    <w:rsid w:val="001A06F0"/>
    <w:rsid w:val="001A1A6F"/>
    <w:rsid w:val="001A2FC6"/>
    <w:rsid w:val="001A3B3E"/>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42AC"/>
    <w:rsid w:val="001C465D"/>
    <w:rsid w:val="001C4D3A"/>
    <w:rsid w:val="001C4E60"/>
    <w:rsid w:val="001C59F5"/>
    <w:rsid w:val="001C5AE3"/>
    <w:rsid w:val="001C6056"/>
    <w:rsid w:val="001C6911"/>
    <w:rsid w:val="001D0CDF"/>
    <w:rsid w:val="001D286A"/>
    <w:rsid w:val="001D2C57"/>
    <w:rsid w:val="001D2E44"/>
    <w:rsid w:val="001D46BA"/>
    <w:rsid w:val="001D5FF7"/>
    <w:rsid w:val="001D66F1"/>
    <w:rsid w:val="001D6A27"/>
    <w:rsid w:val="001D6B2A"/>
    <w:rsid w:val="001D6D1B"/>
    <w:rsid w:val="001E1797"/>
    <w:rsid w:val="001E1E80"/>
    <w:rsid w:val="001E20D2"/>
    <w:rsid w:val="001E2EA1"/>
    <w:rsid w:val="001E3142"/>
    <w:rsid w:val="001E3805"/>
    <w:rsid w:val="001E3A9F"/>
    <w:rsid w:val="001E47DB"/>
    <w:rsid w:val="001E5283"/>
    <w:rsid w:val="001E55D4"/>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0CA0"/>
    <w:rsid w:val="002016D3"/>
    <w:rsid w:val="00201910"/>
    <w:rsid w:val="00201E0C"/>
    <w:rsid w:val="00202851"/>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5BBF"/>
    <w:rsid w:val="00237077"/>
    <w:rsid w:val="0023742D"/>
    <w:rsid w:val="002377FC"/>
    <w:rsid w:val="002402F5"/>
    <w:rsid w:val="00242AB7"/>
    <w:rsid w:val="00244EAA"/>
    <w:rsid w:val="00245AD5"/>
    <w:rsid w:val="0024601E"/>
    <w:rsid w:val="002460DE"/>
    <w:rsid w:val="00246626"/>
    <w:rsid w:val="00246F21"/>
    <w:rsid w:val="00250608"/>
    <w:rsid w:val="00250777"/>
    <w:rsid w:val="00250D24"/>
    <w:rsid w:val="00250DDC"/>
    <w:rsid w:val="002516D0"/>
    <w:rsid w:val="00251A3E"/>
    <w:rsid w:val="0025212F"/>
    <w:rsid w:val="00252917"/>
    <w:rsid w:val="00252A75"/>
    <w:rsid w:val="00253AC0"/>
    <w:rsid w:val="002544E9"/>
    <w:rsid w:val="00254F3D"/>
    <w:rsid w:val="00255517"/>
    <w:rsid w:val="00256BBC"/>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0C51"/>
    <w:rsid w:val="00274220"/>
    <w:rsid w:val="00274551"/>
    <w:rsid w:val="00274734"/>
    <w:rsid w:val="00274D32"/>
    <w:rsid w:val="00274D88"/>
    <w:rsid w:val="0027613E"/>
    <w:rsid w:val="00276906"/>
    <w:rsid w:val="002769E8"/>
    <w:rsid w:val="00276EB6"/>
    <w:rsid w:val="00276EDE"/>
    <w:rsid w:val="00277039"/>
    <w:rsid w:val="00280612"/>
    <w:rsid w:val="00280C52"/>
    <w:rsid w:val="002814E9"/>
    <w:rsid w:val="00281679"/>
    <w:rsid w:val="00281AAF"/>
    <w:rsid w:val="00281E96"/>
    <w:rsid w:val="00282C53"/>
    <w:rsid w:val="002838E4"/>
    <w:rsid w:val="00284CD5"/>
    <w:rsid w:val="002878D3"/>
    <w:rsid w:val="00287C44"/>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B13"/>
    <w:rsid w:val="002B344C"/>
    <w:rsid w:val="002B345A"/>
    <w:rsid w:val="002B4270"/>
    <w:rsid w:val="002B5236"/>
    <w:rsid w:val="002B5DF4"/>
    <w:rsid w:val="002B6DA1"/>
    <w:rsid w:val="002B770E"/>
    <w:rsid w:val="002C035F"/>
    <w:rsid w:val="002C0960"/>
    <w:rsid w:val="002C0E76"/>
    <w:rsid w:val="002C173A"/>
    <w:rsid w:val="002C1AB3"/>
    <w:rsid w:val="002C2184"/>
    <w:rsid w:val="002C27FF"/>
    <w:rsid w:val="002C2B07"/>
    <w:rsid w:val="002C3975"/>
    <w:rsid w:val="002C427C"/>
    <w:rsid w:val="002C4819"/>
    <w:rsid w:val="002C5389"/>
    <w:rsid w:val="002C6568"/>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1512"/>
    <w:rsid w:val="002E1DE9"/>
    <w:rsid w:val="002E1FDD"/>
    <w:rsid w:val="002E2CC6"/>
    <w:rsid w:val="002E383E"/>
    <w:rsid w:val="002E4D6D"/>
    <w:rsid w:val="002E4ECA"/>
    <w:rsid w:val="002E506F"/>
    <w:rsid w:val="002E7117"/>
    <w:rsid w:val="002F0A66"/>
    <w:rsid w:val="002F1635"/>
    <w:rsid w:val="002F3D91"/>
    <w:rsid w:val="002F4AE5"/>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40C"/>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2630"/>
    <w:rsid w:val="00332DD4"/>
    <w:rsid w:val="003330C5"/>
    <w:rsid w:val="003334F7"/>
    <w:rsid w:val="0033367C"/>
    <w:rsid w:val="00333B73"/>
    <w:rsid w:val="003353C1"/>
    <w:rsid w:val="00335EE6"/>
    <w:rsid w:val="00335F92"/>
    <w:rsid w:val="00337FB4"/>
    <w:rsid w:val="00340B4B"/>
    <w:rsid w:val="00342333"/>
    <w:rsid w:val="00342B1C"/>
    <w:rsid w:val="003431C4"/>
    <w:rsid w:val="003439F3"/>
    <w:rsid w:val="00343A24"/>
    <w:rsid w:val="0034595D"/>
    <w:rsid w:val="003468BE"/>
    <w:rsid w:val="00346CC8"/>
    <w:rsid w:val="003477A2"/>
    <w:rsid w:val="00347BB3"/>
    <w:rsid w:val="00350D7A"/>
    <w:rsid w:val="00350FD4"/>
    <w:rsid w:val="0035229F"/>
    <w:rsid w:val="0035245F"/>
    <w:rsid w:val="0035277B"/>
    <w:rsid w:val="003529CF"/>
    <w:rsid w:val="00353495"/>
    <w:rsid w:val="0035362B"/>
    <w:rsid w:val="00353714"/>
    <w:rsid w:val="00354169"/>
    <w:rsid w:val="00356EE4"/>
    <w:rsid w:val="00357D05"/>
    <w:rsid w:val="00360B5B"/>
    <w:rsid w:val="00361393"/>
    <w:rsid w:val="00361663"/>
    <w:rsid w:val="003617DD"/>
    <w:rsid w:val="00361E99"/>
    <w:rsid w:val="00362A02"/>
    <w:rsid w:val="0036354D"/>
    <w:rsid w:val="00363BEF"/>
    <w:rsid w:val="00363EE1"/>
    <w:rsid w:val="00363F03"/>
    <w:rsid w:val="00364490"/>
    <w:rsid w:val="00365982"/>
    <w:rsid w:val="00366AF0"/>
    <w:rsid w:val="00366B65"/>
    <w:rsid w:val="00367827"/>
    <w:rsid w:val="0037030A"/>
    <w:rsid w:val="00371D5D"/>
    <w:rsid w:val="00372295"/>
    <w:rsid w:val="00372F46"/>
    <w:rsid w:val="00373A0C"/>
    <w:rsid w:val="003745DA"/>
    <w:rsid w:val="00376417"/>
    <w:rsid w:val="00377EE0"/>
    <w:rsid w:val="00380209"/>
    <w:rsid w:val="003807D9"/>
    <w:rsid w:val="00380A46"/>
    <w:rsid w:val="003815B3"/>
    <w:rsid w:val="00381F96"/>
    <w:rsid w:val="00383BC7"/>
    <w:rsid w:val="00384883"/>
    <w:rsid w:val="003856BE"/>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0BA4"/>
    <w:rsid w:val="003A2683"/>
    <w:rsid w:val="003A2A07"/>
    <w:rsid w:val="003A2B68"/>
    <w:rsid w:val="003A2DDE"/>
    <w:rsid w:val="003A3309"/>
    <w:rsid w:val="003A4F33"/>
    <w:rsid w:val="003A6202"/>
    <w:rsid w:val="003A6B4B"/>
    <w:rsid w:val="003A7412"/>
    <w:rsid w:val="003A77BA"/>
    <w:rsid w:val="003B01D6"/>
    <w:rsid w:val="003B0D9F"/>
    <w:rsid w:val="003B0F86"/>
    <w:rsid w:val="003B1047"/>
    <w:rsid w:val="003B2565"/>
    <w:rsid w:val="003B3EE6"/>
    <w:rsid w:val="003B4010"/>
    <w:rsid w:val="003B57F8"/>
    <w:rsid w:val="003B5B0C"/>
    <w:rsid w:val="003B5E6F"/>
    <w:rsid w:val="003B6034"/>
    <w:rsid w:val="003B66CD"/>
    <w:rsid w:val="003B6BB8"/>
    <w:rsid w:val="003C020D"/>
    <w:rsid w:val="003C0A71"/>
    <w:rsid w:val="003C0B2F"/>
    <w:rsid w:val="003C11EF"/>
    <w:rsid w:val="003C1E23"/>
    <w:rsid w:val="003C22F1"/>
    <w:rsid w:val="003C4159"/>
    <w:rsid w:val="003C43A8"/>
    <w:rsid w:val="003C5CB2"/>
    <w:rsid w:val="003C6325"/>
    <w:rsid w:val="003C69D7"/>
    <w:rsid w:val="003C6F26"/>
    <w:rsid w:val="003D09CD"/>
    <w:rsid w:val="003D0EB4"/>
    <w:rsid w:val="003D1F76"/>
    <w:rsid w:val="003D20A4"/>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9A3"/>
    <w:rsid w:val="004020D2"/>
    <w:rsid w:val="004023D5"/>
    <w:rsid w:val="004028D6"/>
    <w:rsid w:val="004036C1"/>
    <w:rsid w:val="00403C36"/>
    <w:rsid w:val="00404A98"/>
    <w:rsid w:val="004053B1"/>
    <w:rsid w:val="0040744E"/>
    <w:rsid w:val="00410ACE"/>
    <w:rsid w:val="00410EB0"/>
    <w:rsid w:val="00411E92"/>
    <w:rsid w:val="00415312"/>
    <w:rsid w:val="00415E34"/>
    <w:rsid w:val="004160DA"/>
    <w:rsid w:val="00416E8B"/>
    <w:rsid w:val="00417B6F"/>
    <w:rsid w:val="00422B61"/>
    <w:rsid w:val="00423B20"/>
    <w:rsid w:val="00423B89"/>
    <w:rsid w:val="004240E5"/>
    <w:rsid w:val="0042464F"/>
    <w:rsid w:val="00425115"/>
    <w:rsid w:val="00425190"/>
    <w:rsid w:val="00426332"/>
    <w:rsid w:val="00426BA6"/>
    <w:rsid w:val="004306AB"/>
    <w:rsid w:val="00430DBB"/>
    <w:rsid w:val="00431E63"/>
    <w:rsid w:val="00433926"/>
    <w:rsid w:val="0043429B"/>
    <w:rsid w:val="004342DD"/>
    <w:rsid w:val="00434C85"/>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4881"/>
    <w:rsid w:val="004556E8"/>
    <w:rsid w:val="00455CB9"/>
    <w:rsid w:val="00455F3B"/>
    <w:rsid w:val="004561E8"/>
    <w:rsid w:val="00456C73"/>
    <w:rsid w:val="004574D9"/>
    <w:rsid w:val="0045780C"/>
    <w:rsid w:val="00457BCC"/>
    <w:rsid w:val="00457DD5"/>
    <w:rsid w:val="00457FAF"/>
    <w:rsid w:val="00462240"/>
    <w:rsid w:val="0046246E"/>
    <w:rsid w:val="00462D6C"/>
    <w:rsid w:val="00462D76"/>
    <w:rsid w:val="00464514"/>
    <w:rsid w:val="004677D4"/>
    <w:rsid w:val="0047047A"/>
    <w:rsid w:val="00470593"/>
    <w:rsid w:val="00470C58"/>
    <w:rsid w:val="00470CB5"/>
    <w:rsid w:val="00471764"/>
    <w:rsid w:val="0047215B"/>
    <w:rsid w:val="0047224F"/>
    <w:rsid w:val="00472B8C"/>
    <w:rsid w:val="00473C84"/>
    <w:rsid w:val="00475ED3"/>
    <w:rsid w:val="00476999"/>
    <w:rsid w:val="00476B26"/>
    <w:rsid w:val="004775A2"/>
    <w:rsid w:val="00477901"/>
    <w:rsid w:val="00477B39"/>
    <w:rsid w:val="00480609"/>
    <w:rsid w:val="004807ED"/>
    <w:rsid w:val="00481036"/>
    <w:rsid w:val="00481508"/>
    <w:rsid w:val="00481C3E"/>
    <w:rsid w:val="00481C92"/>
    <w:rsid w:val="0048224B"/>
    <w:rsid w:val="00487F4F"/>
    <w:rsid w:val="00490AB7"/>
    <w:rsid w:val="00491237"/>
    <w:rsid w:val="00492A17"/>
    <w:rsid w:val="00492E45"/>
    <w:rsid w:val="004952E6"/>
    <w:rsid w:val="00495BBB"/>
    <w:rsid w:val="0049684E"/>
    <w:rsid w:val="00496C55"/>
    <w:rsid w:val="00497035"/>
    <w:rsid w:val="00497283"/>
    <w:rsid w:val="004A04C2"/>
    <w:rsid w:val="004A06D9"/>
    <w:rsid w:val="004A1529"/>
    <w:rsid w:val="004A20B9"/>
    <w:rsid w:val="004A429E"/>
    <w:rsid w:val="004A4FBB"/>
    <w:rsid w:val="004A60C8"/>
    <w:rsid w:val="004A62FF"/>
    <w:rsid w:val="004A7215"/>
    <w:rsid w:val="004A7E58"/>
    <w:rsid w:val="004B1296"/>
    <w:rsid w:val="004B15AC"/>
    <w:rsid w:val="004B3A95"/>
    <w:rsid w:val="004B4DB1"/>
    <w:rsid w:val="004B5BF5"/>
    <w:rsid w:val="004B5C9C"/>
    <w:rsid w:val="004B606A"/>
    <w:rsid w:val="004B6119"/>
    <w:rsid w:val="004B6BB8"/>
    <w:rsid w:val="004B762C"/>
    <w:rsid w:val="004B7F76"/>
    <w:rsid w:val="004C24D9"/>
    <w:rsid w:val="004C33C4"/>
    <w:rsid w:val="004C367B"/>
    <w:rsid w:val="004C375A"/>
    <w:rsid w:val="004C6D4D"/>
    <w:rsid w:val="004C6F58"/>
    <w:rsid w:val="004C77D7"/>
    <w:rsid w:val="004C7C11"/>
    <w:rsid w:val="004D0122"/>
    <w:rsid w:val="004D04D2"/>
    <w:rsid w:val="004D1429"/>
    <w:rsid w:val="004D1D42"/>
    <w:rsid w:val="004D2D58"/>
    <w:rsid w:val="004D5ACA"/>
    <w:rsid w:val="004D5EF4"/>
    <w:rsid w:val="004D5F0D"/>
    <w:rsid w:val="004D62BC"/>
    <w:rsid w:val="004D64DD"/>
    <w:rsid w:val="004D70B7"/>
    <w:rsid w:val="004E0484"/>
    <w:rsid w:val="004E0984"/>
    <w:rsid w:val="004E118C"/>
    <w:rsid w:val="004E25B5"/>
    <w:rsid w:val="004E2DA1"/>
    <w:rsid w:val="004E2DCA"/>
    <w:rsid w:val="004E35DB"/>
    <w:rsid w:val="004E4642"/>
    <w:rsid w:val="004E4BE3"/>
    <w:rsid w:val="004E5545"/>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C79"/>
    <w:rsid w:val="00501F03"/>
    <w:rsid w:val="0050248B"/>
    <w:rsid w:val="005027BF"/>
    <w:rsid w:val="00503C0C"/>
    <w:rsid w:val="00505019"/>
    <w:rsid w:val="005051B7"/>
    <w:rsid w:val="00505FB5"/>
    <w:rsid w:val="00505FE7"/>
    <w:rsid w:val="00507825"/>
    <w:rsid w:val="00507F5C"/>
    <w:rsid w:val="0051011E"/>
    <w:rsid w:val="00511EFA"/>
    <w:rsid w:val="00511F10"/>
    <w:rsid w:val="005120D9"/>
    <w:rsid w:val="00512499"/>
    <w:rsid w:val="00513017"/>
    <w:rsid w:val="00513E88"/>
    <w:rsid w:val="00514BDF"/>
    <w:rsid w:val="005150E9"/>
    <w:rsid w:val="00515FBA"/>
    <w:rsid w:val="00516E67"/>
    <w:rsid w:val="005178B0"/>
    <w:rsid w:val="0052361B"/>
    <w:rsid w:val="005248A5"/>
    <w:rsid w:val="005252BD"/>
    <w:rsid w:val="00526448"/>
    <w:rsid w:val="00530589"/>
    <w:rsid w:val="0053094B"/>
    <w:rsid w:val="005312FE"/>
    <w:rsid w:val="00533A03"/>
    <w:rsid w:val="00534F39"/>
    <w:rsid w:val="00535149"/>
    <w:rsid w:val="00535233"/>
    <w:rsid w:val="00535DB7"/>
    <w:rsid w:val="00536C6A"/>
    <w:rsid w:val="00536EF9"/>
    <w:rsid w:val="0054012A"/>
    <w:rsid w:val="005418FF"/>
    <w:rsid w:val="00543505"/>
    <w:rsid w:val="005436E4"/>
    <w:rsid w:val="00543EC8"/>
    <w:rsid w:val="005445E4"/>
    <w:rsid w:val="00544659"/>
    <w:rsid w:val="00544E43"/>
    <w:rsid w:val="00545064"/>
    <w:rsid w:val="005470DC"/>
    <w:rsid w:val="0054769D"/>
    <w:rsid w:val="00552298"/>
    <w:rsid w:val="00552466"/>
    <w:rsid w:val="00552F54"/>
    <w:rsid w:val="005531CE"/>
    <w:rsid w:val="00553D02"/>
    <w:rsid w:val="00555ADC"/>
    <w:rsid w:val="0055605C"/>
    <w:rsid w:val="00556FFE"/>
    <w:rsid w:val="005571B4"/>
    <w:rsid w:val="00560758"/>
    <w:rsid w:val="00562109"/>
    <w:rsid w:val="00562BF9"/>
    <w:rsid w:val="00565BBD"/>
    <w:rsid w:val="00566AF9"/>
    <w:rsid w:val="005673E3"/>
    <w:rsid w:val="00570CFD"/>
    <w:rsid w:val="00571263"/>
    <w:rsid w:val="005724E2"/>
    <w:rsid w:val="005727AC"/>
    <w:rsid w:val="00572883"/>
    <w:rsid w:val="005732B1"/>
    <w:rsid w:val="00573362"/>
    <w:rsid w:val="005736F4"/>
    <w:rsid w:val="0057386C"/>
    <w:rsid w:val="00573B9B"/>
    <w:rsid w:val="005744B1"/>
    <w:rsid w:val="00574E4E"/>
    <w:rsid w:val="00575125"/>
    <w:rsid w:val="005754EA"/>
    <w:rsid w:val="005756E5"/>
    <w:rsid w:val="005767B4"/>
    <w:rsid w:val="005773F9"/>
    <w:rsid w:val="00577F74"/>
    <w:rsid w:val="0058135E"/>
    <w:rsid w:val="00582420"/>
    <w:rsid w:val="005838DD"/>
    <w:rsid w:val="005848B0"/>
    <w:rsid w:val="00584A38"/>
    <w:rsid w:val="00584B3B"/>
    <w:rsid w:val="00584E58"/>
    <w:rsid w:val="00584F70"/>
    <w:rsid w:val="00584FC5"/>
    <w:rsid w:val="0058640D"/>
    <w:rsid w:val="0058694A"/>
    <w:rsid w:val="005875B0"/>
    <w:rsid w:val="0059093D"/>
    <w:rsid w:val="00590BB1"/>
    <w:rsid w:val="00590F96"/>
    <w:rsid w:val="005919B4"/>
    <w:rsid w:val="00591C59"/>
    <w:rsid w:val="00591C93"/>
    <w:rsid w:val="00592C34"/>
    <w:rsid w:val="00592C55"/>
    <w:rsid w:val="00593468"/>
    <w:rsid w:val="00593FB7"/>
    <w:rsid w:val="005940DD"/>
    <w:rsid w:val="005951C5"/>
    <w:rsid w:val="00595341"/>
    <w:rsid w:val="00595D94"/>
    <w:rsid w:val="005961EB"/>
    <w:rsid w:val="00596401"/>
    <w:rsid w:val="00596779"/>
    <w:rsid w:val="00596C13"/>
    <w:rsid w:val="00596CAB"/>
    <w:rsid w:val="00597F6A"/>
    <w:rsid w:val="005A02FC"/>
    <w:rsid w:val="005A05AA"/>
    <w:rsid w:val="005A087C"/>
    <w:rsid w:val="005A10DE"/>
    <w:rsid w:val="005A2B8B"/>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E8B"/>
    <w:rsid w:val="005D73C5"/>
    <w:rsid w:val="005D7A4E"/>
    <w:rsid w:val="005E1291"/>
    <w:rsid w:val="005E12E5"/>
    <w:rsid w:val="005E1A4C"/>
    <w:rsid w:val="005E1DDF"/>
    <w:rsid w:val="005E214F"/>
    <w:rsid w:val="005E2A67"/>
    <w:rsid w:val="005E3266"/>
    <w:rsid w:val="005E4966"/>
    <w:rsid w:val="005E5BE3"/>
    <w:rsid w:val="005E63DB"/>
    <w:rsid w:val="005F1458"/>
    <w:rsid w:val="005F1CBE"/>
    <w:rsid w:val="005F214B"/>
    <w:rsid w:val="005F23AC"/>
    <w:rsid w:val="005F2778"/>
    <w:rsid w:val="005F3D47"/>
    <w:rsid w:val="005F3E35"/>
    <w:rsid w:val="005F4085"/>
    <w:rsid w:val="005F4857"/>
    <w:rsid w:val="005F5392"/>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464D"/>
    <w:rsid w:val="006253AC"/>
    <w:rsid w:val="0062633E"/>
    <w:rsid w:val="0062797C"/>
    <w:rsid w:val="00627DAE"/>
    <w:rsid w:val="006308A4"/>
    <w:rsid w:val="00631C08"/>
    <w:rsid w:val="006324A3"/>
    <w:rsid w:val="00634A9B"/>
    <w:rsid w:val="00635B5C"/>
    <w:rsid w:val="00635BA0"/>
    <w:rsid w:val="00635D78"/>
    <w:rsid w:val="00636066"/>
    <w:rsid w:val="006369DF"/>
    <w:rsid w:val="00636B71"/>
    <w:rsid w:val="00636CA9"/>
    <w:rsid w:val="006374E6"/>
    <w:rsid w:val="00637C50"/>
    <w:rsid w:val="00637DCA"/>
    <w:rsid w:val="00641BCB"/>
    <w:rsid w:val="00643603"/>
    <w:rsid w:val="006439AC"/>
    <w:rsid w:val="00643A68"/>
    <w:rsid w:val="006444C6"/>
    <w:rsid w:val="00644786"/>
    <w:rsid w:val="00645107"/>
    <w:rsid w:val="00645877"/>
    <w:rsid w:val="00645C0A"/>
    <w:rsid w:val="0064713E"/>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359D"/>
    <w:rsid w:val="00666119"/>
    <w:rsid w:val="006661A0"/>
    <w:rsid w:val="006661C0"/>
    <w:rsid w:val="00666D25"/>
    <w:rsid w:val="006702A5"/>
    <w:rsid w:val="0067189A"/>
    <w:rsid w:val="00671F83"/>
    <w:rsid w:val="0067293D"/>
    <w:rsid w:val="00672F32"/>
    <w:rsid w:val="0067420D"/>
    <w:rsid w:val="006748E1"/>
    <w:rsid w:val="00675CC5"/>
    <w:rsid w:val="00675DBA"/>
    <w:rsid w:val="0067656A"/>
    <w:rsid w:val="006765D4"/>
    <w:rsid w:val="00676E8E"/>
    <w:rsid w:val="006774CA"/>
    <w:rsid w:val="00680B59"/>
    <w:rsid w:val="006810CE"/>
    <w:rsid w:val="00681D5B"/>
    <w:rsid w:val="006821B7"/>
    <w:rsid w:val="006826BD"/>
    <w:rsid w:val="00682C9B"/>
    <w:rsid w:val="00683274"/>
    <w:rsid w:val="0068425A"/>
    <w:rsid w:val="00685583"/>
    <w:rsid w:val="0068565A"/>
    <w:rsid w:val="00685796"/>
    <w:rsid w:val="00685ADD"/>
    <w:rsid w:val="00685DEA"/>
    <w:rsid w:val="00690C5B"/>
    <w:rsid w:val="006911DF"/>
    <w:rsid w:val="0069141B"/>
    <w:rsid w:val="00694350"/>
    <w:rsid w:val="00695CC6"/>
    <w:rsid w:val="00696A4A"/>
    <w:rsid w:val="00696CCF"/>
    <w:rsid w:val="006A0671"/>
    <w:rsid w:val="006A0821"/>
    <w:rsid w:val="006A0FB4"/>
    <w:rsid w:val="006A1C24"/>
    <w:rsid w:val="006A277D"/>
    <w:rsid w:val="006A31E6"/>
    <w:rsid w:val="006A3836"/>
    <w:rsid w:val="006A62AD"/>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40F1"/>
    <w:rsid w:val="006C5A5A"/>
    <w:rsid w:val="006C7C74"/>
    <w:rsid w:val="006D06AC"/>
    <w:rsid w:val="006D226F"/>
    <w:rsid w:val="006D38C4"/>
    <w:rsid w:val="006D3E1A"/>
    <w:rsid w:val="006D4EF4"/>
    <w:rsid w:val="006D551F"/>
    <w:rsid w:val="006D55D8"/>
    <w:rsid w:val="006D57B3"/>
    <w:rsid w:val="006D61B1"/>
    <w:rsid w:val="006D69B0"/>
    <w:rsid w:val="006D6A93"/>
    <w:rsid w:val="006D78DB"/>
    <w:rsid w:val="006D7D27"/>
    <w:rsid w:val="006E0D56"/>
    <w:rsid w:val="006E0E17"/>
    <w:rsid w:val="006E12C6"/>
    <w:rsid w:val="006E2633"/>
    <w:rsid w:val="006E4F24"/>
    <w:rsid w:val="006E5BB1"/>
    <w:rsid w:val="006E5FDC"/>
    <w:rsid w:val="006E68E4"/>
    <w:rsid w:val="006E6D55"/>
    <w:rsid w:val="006E6E6E"/>
    <w:rsid w:val="006E707B"/>
    <w:rsid w:val="006E739F"/>
    <w:rsid w:val="006F0C58"/>
    <w:rsid w:val="006F120D"/>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0DFF"/>
    <w:rsid w:val="0071261A"/>
    <w:rsid w:val="00712EE5"/>
    <w:rsid w:val="00712F4D"/>
    <w:rsid w:val="00713BBC"/>
    <w:rsid w:val="007149CA"/>
    <w:rsid w:val="0071533A"/>
    <w:rsid w:val="00715D5A"/>
    <w:rsid w:val="00716389"/>
    <w:rsid w:val="0071693E"/>
    <w:rsid w:val="00716B43"/>
    <w:rsid w:val="00716BEC"/>
    <w:rsid w:val="00716F37"/>
    <w:rsid w:val="00717B28"/>
    <w:rsid w:val="00722706"/>
    <w:rsid w:val="00722D33"/>
    <w:rsid w:val="0072398E"/>
    <w:rsid w:val="00724AF7"/>
    <w:rsid w:val="00725EFC"/>
    <w:rsid w:val="0072675B"/>
    <w:rsid w:val="00727BF3"/>
    <w:rsid w:val="0073031F"/>
    <w:rsid w:val="007308D3"/>
    <w:rsid w:val="0073119A"/>
    <w:rsid w:val="00731307"/>
    <w:rsid w:val="007321EA"/>
    <w:rsid w:val="0073283A"/>
    <w:rsid w:val="007328F7"/>
    <w:rsid w:val="00732CFC"/>
    <w:rsid w:val="007335FF"/>
    <w:rsid w:val="00733D08"/>
    <w:rsid w:val="00735CEB"/>
    <w:rsid w:val="00736FB0"/>
    <w:rsid w:val="00740297"/>
    <w:rsid w:val="00741AB4"/>
    <w:rsid w:val="00745D09"/>
    <w:rsid w:val="007468CB"/>
    <w:rsid w:val="0074755C"/>
    <w:rsid w:val="007511EA"/>
    <w:rsid w:val="00751240"/>
    <w:rsid w:val="0075148C"/>
    <w:rsid w:val="00751DCD"/>
    <w:rsid w:val="00752158"/>
    <w:rsid w:val="00752F55"/>
    <w:rsid w:val="007534E9"/>
    <w:rsid w:val="007538B3"/>
    <w:rsid w:val="007549DC"/>
    <w:rsid w:val="00754C84"/>
    <w:rsid w:val="00754CD0"/>
    <w:rsid w:val="00754EBB"/>
    <w:rsid w:val="0075583A"/>
    <w:rsid w:val="00760255"/>
    <w:rsid w:val="00760460"/>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19"/>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78E"/>
    <w:rsid w:val="007B1A40"/>
    <w:rsid w:val="007B27FF"/>
    <w:rsid w:val="007B4382"/>
    <w:rsid w:val="007B5FE3"/>
    <w:rsid w:val="007C0ED8"/>
    <w:rsid w:val="007C1154"/>
    <w:rsid w:val="007C11AB"/>
    <w:rsid w:val="007C1813"/>
    <w:rsid w:val="007C1BF9"/>
    <w:rsid w:val="007C364F"/>
    <w:rsid w:val="007C3A3C"/>
    <w:rsid w:val="007C63EB"/>
    <w:rsid w:val="007C7C51"/>
    <w:rsid w:val="007D0D0C"/>
    <w:rsid w:val="007D18DE"/>
    <w:rsid w:val="007D2212"/>
    <w:rsid w:val="007D2638"/>
    <w:rsid w:val="007D2828"/>
    <w:rsid w:val="007D2D90"/>
    <w:rsid w:val="007D3593"/>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CB7"/>
    <w:rsid w:val="00816C21"/>
    <w:rsid w:val="00817132"/>
    <w:rsid w:val="00820CF3"/>
    <w:rsid w:val="00821971"/>
    <w:rsid w:val="008231E1"/>
    <w:rsid w:val="0082355A"/>
    <w:rsid w:val="00823F88"/>
    <w:rsid w:val="0082486C"/>
    <w:rsid w:val="00826309"/>
    <w:rsid w:val="00827448"/>
    <w:rsid w:val="0082752C"/>
    <w:rsid w:val="008276F4"/>
    <w:rsid w:val="00827B26"/>
    <w:rsid w:val="008313EC"/>
    <w:rsid w:val="00831D98"/>
    <w:rsid w:val="00833340"/>
    <w:rsid w:val="00833F02"/>
    <w:rsid w:val="00834207"/>
    <w:rsid w:val="00834412"/>
    <w:rsid w:val="00834910"/>
    <w:rsid w:val="008352AD"/>
    <w:rsid w:val="008370CD"/>
    <w:rsid w:val="0084481D"/>
    <w:rsid w:val="0084525F"/>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615D"/>
    <w:rsid w:val="00867273"/>
    <w:rsid w:val="00867E76"/>
    <w:rsid w:val="0087048A"/>
    <w:rsid w:val="008739F6"/>
    <w:rsid w:val="0087497A"/>
    <w:rsid w:val="00874CB1"/>
    <w:rsid w:val="00875463"/>
    <w:rsid w:val="0087581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323E"/>
    <w:rsid w:val="00893D36"/>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1DE"/>
    <w:rsid w:val="008A735A"/>
    <w:rsid w:val="008A7E96"/>
    <w:rsid w:val="008A7EFB"/>
    <w:rsid w:val="008B0051"/>
    <w:rsid w:val="008B00DC"/>
    <w:rsid w:val="008B1594"/>
    <w:rsid w:val="008B1833"/>
    <w:rsid w:val="008B1E4A"/>
    <w:rsid w:val="008B2E7B"/>
    <w:rsid w:val="008B3190"/>
    <w:rsid w:val="008B3AEE"/>
    <w:rsid w:val="008B55F4"/>
    <w:rsid w:val="008B6487"/>
    <w:rsid w:val="008B7177"/>
    <w:rsid w:val="008B7633"/>
    <w:rsid w:val="008C0918"/>
    <w:rsid w:val="008C0ED9"/>
    <w:rsid w:val="008C36C6"/>
    <w:rsid w:val="008C3CED"/>
    <w:rsid w:val="008C4070"/>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B7B"/>
    <w:rsid w:val="008D5FFF"/>
    <w:rsid w:val="008D74D4"/>
    <w:rsid w:val="008D770F"/>
    <w:rsid w:val="008D772A"/>
    <w:rsid w:val="008D78BC"/>
    <w:rsid w:val="008E201D"/>
    <w:rsid w:val="008E275F"/>
    <w:rsid w:val="008E280A"/>
    <w:rsid w:val="008E3599"/>
    <w:rsid w:val="008E3937"/>
    <w:rsid w:val="008E3F72"/>
    <w:rsid w:val="008E4027"/>
    <w:rsid w:val="008E4B33"/>
    <w:rsid w:val="008E4ECC"/>
    <w:rsid w:val="008E5781"/>
    <w:rsid w:val="008E6EF7"/>
    <w:rsid w:val="008E7354"/>
    <w:rsid w:val="008F11CB"/>
    <w:rsid w:val="008F20B3"/>
    <w:rsid w:val="008F353B"/>
    <w:rsid w:val="008F571B"/>
    <w:rsid w:val="008F5E03"/>
    <w:rsid w:val="008F677A"/>
    <w:rsid w:val="008F6BFB"/>
    <w:rsid w:val="008F7E27"/>
    <w:rsid w:val="00900774"/>
    <w:rsid w:val="0090180F"/>
    <w:rsid w:val="00901B6B"/>
    <w:rsid w:val="00902D14"/>
    <w:rsid w:val="00903D67"/>
    <w:rsid w:val="00903F7D"/>
    <w:rsid w:val="00904157"/>
    <w:rsid w:val="00904BC1"/>
    <w:rsid w:val="00905F4C"/>
    <w:rsid w:val="0090636C"/>
    <w:rsid w:val="009065EF"/>
    <w:rsid w:val="00911C7A"/>
    <w:rsid w:val="009129DE"/>
    <w:rsid w:val="00913439"/>
    <w:rsid w:val="009139AC"/>
    <w:rsid w:val="009143BC"/>
    <w:rsid w:val="00914DD7"/>
    <w:rsid w:val="00915F6E"/>
    <w:rsid w:val="00916F46"/>
    <w:rsid w:val="00917272"/>
    <w:rsid w:val="0092147A"/>
    <w:rsid w:val="009218EF"/>
    <w:rsid w:val="00921A40"/>
    <w:rsid w:val="0092296E"/>
    <w:rsid w:val="00923CF0"/>
    <w:rsid w:val="00923F1E"/>
    <w:rsid w:val="00925572"/>
    <w:rsid w:val="0092794F"/>
    <w:rsid w:val="009303C1"/>
    <w:rsid w:val="009308C0"/>
    <w:rsid w:val="0093092E"/>
    <w:rsid w:val="00930D73"/>
    <w:rsid w:val="00931AB9"/>
    <w:rsid w:val="00932648"/>
    <w:rsid w:val="0093366E"/>
    <w:rsid w:val="00933CA9"/>
    <w:rsid w:val="00933E5C"/>
    <w:rsid w:val="00934D18"/>
    <w:rsid w:val="00935790"/>
    <w:rsid w:val="009400F7"/>
    <w:rsid w:val="00940D5E"/>
    <w:rsid w:val="009429C1"/>
    <w:rsid w:val="00942B2A"/>
    <w:rsid w:val="009443E6"/>
    <w:rsid w:val="00944578"/>
    <w:rsid w:val="00945C8B"/>
    <w:rsid w:val="00946DB6"/>
    <w:rsid w:val="009477BA"/>
    <w:rsid w:val="0095047D"/>
    <w:rsid w:val="009511A6"/>
    <w:rsid w:val="00952C82"/>
    <w:rsid w:val="009536A8"/>
    <w:rsid w:val="00953D0A"/>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E5C"/>
    <w:rsid w:val="00976776"/>
    <w:rsid w:val="0097694F"/>
    <w:rsid w:val="00977CBE"/>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23F3"/>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0D9D"/>
    <w:rsid w:val="009B278D"/>
    <w:rsid w:val="009B3F0C"/>
    <w:rsid w:val="009B425B"/>
    <w:rsid w:val="009B5BE8"/>
    <w:rsid w:val="009B5DA1"/>
    <w:rsid w:val="009B6854"/>
    <w:rsid w:val="009B6915"/>
    <w:rsid w:val="009B6DD1"/>
    <w:rsid w:val="009C11DC"/>
    <w:rsid w:val="009C1237"/>
    <w:rsid w:val="009C13E4"/>
    <w:rsid w:val="009C1E21"/>
    <w:rsid w:val="009C2237"/>
    <w:rsid w:val="009C28D1"/>
    <w:rsid w:val="009C2F2B"/>
    <w:rsid w:val="009C365B"/>
    <w:rsid w:val="009C5751"/>
    <w:rsid w:val="009C5A9D"/>
    <w:rsid w:val="009C5AF3"/>
    <w:rsid w:val="009C5EB2"/>
    <w:rsid w:val="009C62C8"/>
    <w:rsid w:val="009C6475"/>
    <w:rsid w:val="009C7E47"/>
    <w:rsid w:val="009D003A"/>
    <w:rsid w:val="009D0933"/>
    <w:rsid w:val="009D1DBC"/>
    <w:rsid w:val="009D23C1"/>
    <w:rsid w:val="009D474A"/>
    <w:rsid w:val="009D4D02"/>
    <w:rsid w:val="009D50F7"/>
    <w:rsid w:val="009D524C"/>
    <w:rsid w:val="009D53B3"/>
    <w:rsid w:val="009D6406"/>
    <w:rsid w:val="009D6BA1"/>
    <w:rsid w:val="009D713E"/>
    <w:rsid w:val="009D7267"/>
    <w:rsid w:val="009D78E5"/>
    <w:rsid w:val="009E1A1F"/>
    <w:rsid w:val="009E20EE"/>
    <w:rsid w:val="009E244B"/>
    <w:rsid w:val="009E3725"/>
    <w:rsid w:val="009E394A"/>
    <w:rsid w:val="009E3BCD"/>
    <w:rsid w:val="009E430B"/>
    <w:rsid w:val="009E4F8F"/>
    <w:rsid w:val="009E5A9D"/>
    <w:rsid w:val="009E6E47"/>
    <w:rsid w:val="009F1761"/>
    <w:rsid w:val="009F1778"/>
    <w:rsid w:val="009F3968"/>
    <w:rsid w:val="009F3F4A"/>
    <w:rsid w:val="009F447A"/>
    <w:rsid w:val="009F45D6"/>
    <w:rsid w:val="009F47B4"/>
    <w:rsid w:val="009F4EC4"/>
    <w:rsid w:val="009F6500"/>
    <w:rsid w:val="009F6EFE"/>
    <w:rsid w:val="009F76AE"/>
    <w:rsid w:val="00A006C1"/>
    <w:rsid w:val="00A012A2"/>
    <w:rsid w:val="00A03BB3"/>
    <w:rsid w:val="00A0456C"/>
    <w:rsid w:val="00A05F5D"/>
    <w:rsid w:val="00A0740A"/>
    <w:rsid w:val="00A07746"/>
    <w:rsid w:val="00A10167"/>
    <w:rsid w:val="00A112EA"/>
    <w:rsid w:val="00A116E8"/>
    <w:rsid w:val="00A1195E"/>
    <w:rsid w:val="00A12527"/>
    <w:rsid w:val="00A13129"/>
    <w:rsid w:val="00A13804"/>
    <w:rsid w:val="00A15FA1"/>
    <w:rsid w:val="00A1606F"/>
    <w:rsid w:val="00A166E7"/>
    <w:rsid w:val="00A16C5C"/>
    <w:rsid w:val="00A171CD"/>
    <w:rsid w:val="00A17916"/>
    <w:rsid w:val="00A21266"/>
    <w:rsid w:val="00A21809"/>
    <w:rsid w:val="00A23736"/>
    <w:rsid w:val="00A24DCA"/>
    <w:rsid w:val="00A26645"/>
    <w:rsid w:val="00A266AC"/>
    <w:rsid w:val="00A271D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7D2E"/>
    <w:rsid w:val="00A47EA8"/>
    <w:rsid w:val="00A513D8"/>
    <w:rsid w:val="00A51C4E"/>
    <w:rsid w:val="00A52812"/>
    <w:rsid w:val="00A52BC3"/>
    <w:rsid w:val="00A53241"/>
    <w:rsid w:val="00A5463C"/>
    <w:rsid w:val="00A55A1E"/>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77CEE"/>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22B6"/>
    <w:rsid w:val="00A92E83"/>
    <w:rsid w:val="00A9372D"/>
    <w:rsid w:val="00A9415A"/>
    <w:rsid w:val="00A94D33"/>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771"/>
    <w:rsid w:val="00AB114A"/>
    <w:rsid w:val="00AB16AF"/>
    <w:rsid w:val="00AB22D5"/>
    <w:rsid w:val="00AB2BD0"/>
    <w:rsid w:val="00AB2FE5"/>
    <w:rsid w:val="00AB34EE"/>
    <w:rsid w:val="00AB47F7"/>
    <w:rsid w:val="00AB4D70"/>
    <w:rsid w:val="00AB664D"/>
    <w:rsid w:val="00AB675C"/>
    <w:rsid w:val="00AB6A80"/>
    <w:rsid w:val="00AB6C05"/>
    <w:rsid w:val="00AB6C66"/>
    <w:rsid w:val="00AB799B"/>
    <w:rsid w:val="00AC0085"/>
    <w:rsid w:val="00AC0EB8"/>
    <w:rsid w:val="00AC1900"/>
    <w:rsid w:val="00AC20B0"/>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03D"/>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10E66"/>
    <w:rsid w:val="00B1144E"/>
    <w:rsid w:val="00B11882"/>
    <w:rsid w:val="00B11A5F"/>
    <w:rsid w:val="00B12D30"/>
    <w:rsid w:val="00B14179"/>
    <w:rsid w:val="00B14378"/>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1946"/>
    <w:rsid w:val="00B421F5"/>
    <w:rsid w:val="00B42800"/>
    <w:rsid w:val="00B43765"/>
    <w:rsid w:val="00B43828"/>
    <w:rsid w:val="00B4522C"/>
    <w:rsid w:val="00B45770"/>
    <w:rsid w:val="00B4690A"/>
    <w:rsid w:val="00B47700"/>
    <w:rsid w:val="00B47F05"/>
    <w:rsid w:val="00B51A28"/>
    <w:rsid w:val="00B524CA"/>
    <w:rsid w:val="00B52FE5"/>
    <w:rsid w:val="00B53367"/>
    <w:rsid w:val="00B53ED8"/>
    <w:rsid w:val="00B55B72"/>
    <w:rsid w:val="00B5778B"/>
    <w:rsid w:val="00B602E1"/>
    <w:rsid w:val="00B60398"/>
    <w:rsid w:val="00B6152C"/>
    <w:rsid w:val="00B61F06"/>
    <w:rsid w:val="00B620FB"/>
    <w:rsid w:val="00B62702"/>
    <w:rsid w:val="00B62A1C"/>
    <w:rsid w:val="00B631ED"/>
    <w:rsid w:val="00B637DD"/>
    <w:rsid w:val="00B63826"/>
    <w:rsid w:val="00B63933"/>
    <w:rsid w:val="00B63A00"/>
    <w:rsid w:val="00B64733"/>
    <w:rsid w:val="00B64E7A"/>
    <w:rsid w:val="00B6594C"/>
    <w:rsid w:val="00B65F69"/>
    <w:rsid w:val="00B6602E"/>
    <w:rsid w:val="00B66110"/>
    <w:rsid w:val="00B66F0B"/>
    <w:rsid w:val="00B70A01"/>
    <w:rsid w:val="00B715B6"/>
    <w:rsid w:val="00B74433"/>
    <w:rsid w:val="00B748E5"/>
    <w:rsid w:val="00B75369"/>
    <w:rsid w:val="00B75D62"/>
    <w:rsid w:val="00B75EBC"/>
    <w:rsid w:val="00B77CC6"/>
    <w:rsid w:val="00B80181"/>
    <w:rsid w:val="00B80F20"/>
    <w:rsid w:val="00B82058"/>
    <w:rsid w:val="00B82A92"/>
    <w:rsid w:val="00B82F4D"/>
    <w:rsid w:val="00B8315A"/>
    <w:rsid w:val="00B83225"/>
    <w:rsid w:val="00B83443"/>
    <w:rsid w:val="00B8435A"/>
    <w:rsid w:val="00B84E76"/>
    <w:rsid w:val="00B84EF4"/>
    <w:rsid w:val="00B85C1D"/>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5EC1"/>
    <w:rsid w:val="00B962EA"/>
    <w:rsid w:val="00B970D9"/>
    <w:rsid w:val="00B9717F"/>
    <w:rsid w:val="00B97380"/>
    <w:rsid w:val="00BA0248"/>
    <w:rsid w:val="00BA0309"/>
    <w:rsid w:val="00BA0A9B"/>
    <w:rsid w:val="00BA128B"/>
    <w:rsid w:val="00BA2F9F"/>
    <w:rsid w:val="00BA2FAD"/>
    <w:rsid w:val="00BA3A1C"/>
    <w:rsid w:val="00BA4E07"/>
    <w:rsid w:val="00BA5FC7"/>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889"/>
    <w:rsid w:val="00BC0A9F"/>
    <w:rsid w:val="00BC31CD"/>
    <w:rsid w:val="00BC386A"/>
    <w:rsid w:val="00BC3AA7"/>
    <w:rsid w:val="00BC4F19"/>
    <w:rsid w:val="00BC5EFD"/>
    <w:rsid w:val="00BC5F13"/>
    <w:rsid w:val="00BC61CA"/>
    <w:rsid w:val="00BC6B9B"/>
    <w:rsid w:val="00BD016E"/>
    <w:rsid w:val="00BD1298"/>
    <w:rsid w:val="00BD1BD9"/>
    <w:rsid w:val="00BD2810"/>
    <w:rsid w:val="00BD2F66"/>
    <w:rsid w:val="00BD309B"/>
    <w:rsid w:val="00BD4147"/>
    <w:rsid w:val="00BD450F"/>
    <w:rsid w:val="00BD55D6"/>
    <w:rsid w:val="00BD5CFB"/>
    <w:rsid w:val="00BD7789"/>
    <w:rsid w:val="00BE22A1"/>
    <w:rsid w:val="00BE247F"/>
    <w:rsid w:val="00BE24B6"/>
    <w:rsid w:val="00BE2E01"/>
    <w:rsid w:val="00BE2E1F"/>
    <w:rsid w:val="00BE3312"/>
    <w:rsid w:val="00BE4635"/>
    <w:rsid w:val="00BE5150"/>
    <w:rsid w:val="00BE5E63"/>
    <w:rsid w:val="00BE5F5C"/>
    <w:rsid w:val="00BE5FD7"/>
    <w:rsid w:val="00BE662D"/>
    <w:rsid w:val="00BE7292"/>
    <w:rsid w:val="00BF0179"/>
    <w:rsid w:val="00BF1FBC"/>
    <w:rsid w:val="00BF2FD9"/>
    <w:rsid w:val="00BF4E57"/>
    <w:rsid w:val="00BF4F5F"/>
    <w:rsid w:val="00BF5DE2"/>
    <w:rsid w:val="00BF6741"/>
    <w:rsid w:val="00BF6F9D"/>
    <w:rsid w:val="00BF7898"/>
    <w:rsid w:val="00C000EA"/>
    <w:rsid w:val="00C01BE3"/>
    <w:rsid w:val="00C032F7"/>
    <w:rsid w:val="00C033FD"/>
    <w:rsid w:val="00C037B6"/>
    <w:rsid w:val="00C03979"/>
    <w:rsid w:val="00C03FB9"/>
    <w:rsid w:val="00C04C73"/>
    <w:rsid w:val="00C07D6F"/>
    <w:rsid w:val="00C102CE"/>
    <w:rsid w:val="00C10375"/>
    <w:rsid w:val="00C10A35"/>
    <w:rsid w:val="00C11A5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739E"/>
    <w:rsid w:val="00C276B2"/>
    <w:rsid w:val="00C277FA"/>
    <w:rsid w:val="00C30816"/>
    <w:rsid w:val="00C30980"/>
    <w:rsid w:val="00C31F6C"/>
    <w:rsid w:val="00C3243E"/>
    <w:rsid w:val="00C329CC"/>
    <w:rsid w:val="00C33542"/>
    <w:rsid w:val="00C35278"/>
    <w:rsid w:val="00C35B97"/>
    <w:rsid w:val="00C35F11"/>
    <w:rsid w:val="00C36502"/>
    <w:rsid w:val="00C37375"/>
    <w:rsid w:val="00C374F9"/>
    <w:rsid w:val="00C37E9F"/>
    <w:rsid w:val="00C4097C"/>
    <w:rsid w:val="00C43350"/>
    <w:rsid w:val="00C44CB6"/>
    <w:rsid w:val="00C450AB"/>
    <w:rsid w:val="00C45946"/>
    <w:rsid w:val="00C45A00"/>
    <w:rsid w:val="00C45B84"/>
    <w:rsid w:val="00C45C7E"/>
    <w:rsid w:val="00C462B0"/>
    <w:rsid w:val="00C476EF"/>
    <w:rsid w:val="00C47C46"/>
    <w:rsid w:val="00C47F7E"/>
    <w:rsid w:val="00C5056F"/>
    <w:rsid w:val="00C50579"/>
    <w:rsid w:val="00C50852"/>
    <w:rsid w:val="00C52A2D"/>
    <w:rsid w:val="00C53F47"/>
    <w:rsid w:val="00C5436E"/>
    <w:rsid w:val="00C544F8"/>
    <w:rsid w:val="00C55520"/>
    <w:rsid w:val="00C5596F"/>
    <w:rsid w:val="00C5695E"/>
    <w:rsid w:val="00C573E6"/>
    <w:rsid w:val="00C574EE"/>
    <w:rsid w:val="00C6028B"/>
    <w:rsid w:val="00C610D5"/>
    <w:rsid w:val="00C614E3"/>
    <w:rsid w:val="00C63B20"/>
    <w:rsid w:val="00C63CF3"/>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AF9"/>
    <w:rsid w:val="00C83005"/>
    <w:rsid w:val="00C8303D"/>
    <w:rsid w:val="00C84913"/>
    <w:rsid w:val="00C85626"/>
    <w:rsid w:val="00C856E5"/>
    <w:rsid w:val="00C85B87"/>
    <w:rsid w:val="00C85DF4"/>
    <w:rsid w:val="00C8762A"/>
    <w:rsid w:val="00C877AA"/>
    <w:rsid w:val="00C907B5"/>
    <w:rsid w:val="00C907FB"/>
    <w:rsid w:val="00C90B46"/>
    <w:rsid w:val="00C91BF6"/>
    <w:rsid w:val="00C923A7"/>
    <w:rsid w:val="00C928AE"/>
    <w:rsid w:val="00C9391F"/>
    <w:rsid w:val="00C93923"/>
    <w:rsid w:val="00C941C0"/>
    <w:rsid w:val="00C955E9"/>
    <w:rsid w:val="00C9725D"/>
    <w:rsid w:val="00C9784F"/>
    <w:rsid w:val="00C97D6E"/>
    <w:rsid w:val="00C97F2D"/>
    <w:rsid w:val="00CA04D6"/>
    <w:rsid w:val="00CA091E"/>
    <w:rsid w:val="00CA2F02"/>
    <w:rsid w:val="00CA386D"/>
    <w:rsid w:val="00CA55BB"/>
    <w:rsid w:val="00CA5F63"/>
    <w:rsid w:val="00CA7CB4"/>
    <w:rsid w:val="00CB2B10"/>
    <w:rsid w:val="00CB32FC"/>
    <w:rsid w:val="00CB5E4F"/>
    <w:rsid w:val="00CB6334"/>
    <w:rsid w:val="00CB79B0"/>
    <w:rsid w:val="00CC01C4"/>
    <w:rsid w:val="00CC045C"/>
    <w:rsid w:val="00CC0765"/>
    <w:rsid w:val="00CC1304"/>
    <w:rsid w:val="00CC2904"/>
    <w:rsid w:val="00CC3A9A"/>
    <w:rsid w:val="00CC3FB8"/>
    <w:rsid w:val="00CC583F"/>
    <w:rsid w:val="00CC660E"/>
    <w:rsid w:val="00CC78FD"/>
    <w:rsid w:val="00CD1A89"/>
    <w:rsid w:val="00CD1D95"/>
    <w:rsid w:val="00CD3F31"/>
    <w:rsid w:val="00CD5908"/>
    <w:rsid w:val="00CD59C2"/>
    <w:rsid w:val="00CD5AB8"/>
    <w:rsid w:val="00CD665C"/>
    <w:rsid w:val="00CD791E"/>
    <w:rsid w:val="00CE08EB"/>
    <w:rsid w:val="00CE0B91"/>
    <w:rsid w:val="00CE2C3E"/>
    <w:rsid w:val="00CE3D01"/>
    <w:rsid w:val="00CE3DF1"/>
    <w:rsid w:val="00CE4A14"/>
    <w:rsid w:val="00CE4C03"/>
    <w:rsid w:val="00CE5D31"/>
    <w:rsid w:val="00CE6259"/>
    <w:rsid w:val="00CE69E0"/>
    <w:rsid w:val="00CE72BB"/>
    <w:rsid w:val="00CE7550"/>
    <w:rsid w:val="00CF0483"/>
    <w:rsid w:val="00CF1A7D"/>
    <w:rsid w:val="00CF24B7"/>
    <w:rsid w:val="00CF2F66"/>
    <w:rsid w:val="00CF3AB9"/>
    <w:rsid w:val="00CF4503"/>
    <w:rsid w:val="00CF4F39"/>
    <w:rsid w:val="00CF5286"/>
    <w:rsid w:val="00D00701"/>
    <w:rsid w:val="00D00DB6"/>
    <w:rsid w:val="00D0139E"/>
    <w:rsid w:val="00D015FA"/>
    <w:rsid w:val="00D03EE2"/>
    <w:rsid w:val="00D057F7"/>
    <w:rsid w:val="00D10558"/>
    <w:rsid w:val="00D107B2"/>
    <w:rsid w:val="00D1095A"/>
    <w:rsid w:val="00D1116E"/>
    <w:rsid w:val="00D12982"/>
    <w:rsid w:val="00D13A0F"/>
    <w:rsid w:val="00D13B62"/>
    <w:rsid w:val="00D14B03"/>
    <w:rsid w:val="00D15BF9"/>
    <w:rsid w:val="00D15E6E"/>
    <w:rsid w:val="00D16B6F"/>
    <w:rsid w:val="00D1774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367C6"/>
    <w:rsid w:val="00D40906"/>
    <w:rsid w:val="00D411A6"/>
    <w:rsid w:val="00D41442"/>
    <w:rsid w:val="00D414C1"/>
    <w:rsid w:val="00D41877"/>
    <w:rsid w:val="00D41B6D"/>
    <w:rsid w:val="00D41C35"/>
    <w:rsid w:val="00D427F4"/>
    <w:rsid w:val="00D42CC9"/>
    <w:rsid w:val="00D432DE"/>
    <w:rsid w:val="00D43931"/>
    <w:rsid w:val="00D44C82"/>
    <w:rsid w:val="00D44FD0"/>
    <w:rsid w:val="00D452BD"/>
    <w:rsid w:val="00D4599F"/>
    <w:rsid w:val="00D46607"/>
    <w:rsid w:val="00D46D8A"/>
    <w:rsid w:val="00D475C8"/>
    <w:rsid w:val="00D47E81"/>
    <w:rsid w:val="00D47F66"/>
    <w:rsid w:val="00D50224"/>
    <w:rsid w:val="00D51BD2"/>
    <w:rsid w:val="00D53498"/>
    <w:rsid w:val="00D54431"/>
    <w:rsid w:val="00D544E8"/>
    <w:rsid w:val="00D550A0"/>
    <w:rsid w:val="00D561ED"/>
    <w:rsid w:val="00D61B67"/>
    <w:rsid w:val="00D61EA1"/>
    <w:rsid w:val="00D62D13"/>
    <w:rsid w:val="00D6326E"/>
    <w:rsid w:val="00D63EF4"/>
    <w:rsid w:val="00D6436A"/>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100"/>
    <w:rsid w:val="00D91AD5"/>
    <w:rsid w:val="00D92F8D"/>
    <w:rsid w:val="00D946D9"/>
    <w:rsid w:val="00D94B46"/>
    <w:rsid w:val="00D95101"/>
    <w:rsid w:val="00D95B56"/>
    <w:rsid w:val="00D961E7"/>
    <w:rsid w:val="00D96DA7"/>
    <w:rsid w:val="00D97F96"/>
    <w:rsid w:val="00DA1C53"/>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B49"/>
    <w:rsid w:val="00DB11EA"/>
    <w:rsid w:val="00DB1529"/>
    <w:rsid w:val="00DB287C"/>
    <w:rsid w:val="00DB3BD0"/>
    <w:rsid w:val="00DB3FC1"/>
    <w:rsid w:val="00DB4158"/>
    <w:rsid w:val="00DB4D52"/>
    <w:rsid w:val="00DB5102"/>
    <w:rsid w:val="00DB5C3E"/>
    <w:rsid w:val="00DB6FFB"/>
    <w:rsid w:val="00DB746D"/>
    <w:rsid w:val="00DC03CA"/>
    <w:rsid w:val="00DC118A"/>
    <w:rsid w:val="00DC28CA"/>
    <w:rsid w:val="00DC2AB7"/>
    <w:rsid w:val="00DC2CF5"/>
    <w:rsid w:val="00DC365A"/>
    <w:rsid w:val="00DC4366"/>
    <w:rsid w:val="00DC43B3"/>
    <w:rsid w:val="00DC546B"/>
    <w:rsid w:val="00DC6414"/>
    <w:rsid w:val="00DC6B4C"/>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46A9"/>
    <w:rsid w:val="00DE5284"/>
    <w:rsid w:val="00DE571D"/>
    <w:rsid w:val="00DE681C"/>
    <w:rsid w:val="00DF0B12"/>
    <w:rsid w:val="00DF1BE6"/>
    <w:rsid w:val="00DF1F6D"/>
    <w:rsid w:val="00DF2012"/>
    <w:rsid w:val="00DF391A"/>
    <w:rsid w:val="00DF3EA2"/>
    <w:rsid w:val="00DF4266"/>
    <w:rsid w:val="00DF46B8"/>
    <w:rsid w:val="00DF46DF"/>
    <w:rsid w:val="00DF4A7D"/>
    <w:rsid w:val="00DF718E"/>
    <w:rsid w:val="00DF7382"/>
    <w:rsid w:val="00DF76A5"/>
    <w:rsid w:val="00DF7965"/>
    <w:rsid w:val="00E009C2"/>
    <w:rsid w:val="00E02D16"/>
    <w:rsid w:val="00E03392"/>
    <w:rsid w:val="00E038E0"/>
    <w:rsid w:val="00E04560"/>
    <w:rsid w:val="00E0658F"/>
    <w:rsid w:val="00E07A0A"/>
    <w:rsid w:val="00E11740"/>
    <w:rsid w:val="00E134D0"/>
    <w:rsid w:val="00E141A5"/>
    <w:rsid w:val="00E1566F"/>
    <w:rsid w:val="00E156DC"/>
    <w:rsid w:val="00E16C40"/>
    <w:rsid w:val="00E20084"/>
    <w:rsid w:val="00E20685"/>
    <w:rsid w:val="00E22A53"/>
    <w:rsid w:val="00E24673"/>
    <w:rsid w:val="00E24940"/>
    <w:rsid w:val="00E24B9E"/>
    <w:rsid w:val="00E26549"/>
    <w:rsid w:val="00E27348"/>
    <w:rsid w:val="00E2769E"/>
    <w:rsid w:val="00E278AB"/>
    <w:rsid w:val="00E27EC7"/>
    <w:rsid w:val="00E30CD0"/>
    <w:rsid w:val="00E31F9A"/>
    <w:rsid w:val="00E3207E"/>
    <w:rsid w:val="00E325A0"/>
    <w:rsid w:val="00E3351C"/>
    <w:rsid w:val="00E33889"/>
    <w:rsid w:val="00E338E0"/>
    <w:rsid w:val="00E353C0"/>
    <w:rsid w:val="00E3546B"/>
    <w:rsid w:val="00E36230"/>
    <w:rsid w:val="00E36CFD"/>
    <w:rsid w:val="00E40D36"/>
    <w:rsid w:val="00E412EB"/>
    <w:rsid w:val="00E41860"/>
    <w:rsid w:val="00E419A6"/>
    <w:rsid w:val="00E428C7"/>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4A8"/>
    <w:rsid w:val="00E56758"/>
    <w:rsid w:val="00E56B44"/>
    <w:rsid w:val="00E57435"/>
    <w:rsid w:val="00E6001F"/>
    <w:rsid w:val="00E60EA0"/>
    <w:rsid w:val="00E61508"/>
    <w:rsid w:val="00E624BA"/>
    <w:rsid w:val="00E6289E"/>
    <w:rsid w:val="00E65A56"/>
    <w:rsid w:val="00E672DB"/>
    <w:rsid w:val="00E675AF"/>
    <w:rsid w:val="00E67713"/>
    <w:rsid w:val="00E701D8"/>
    <w:rsid w:val="00E713B6"/>
    <w:rsid w:val="00E71853"/>
    <w:rsid w:val="00E719C0"/>
    <w:rsid w:val="00E71E13"/>
    <w:rsid w:val="00E72CA3"/>
    <w:rsid w:val="00E7393E"/>
    <w:rsid w:val="00E74231"/>
    <w:rsid w:val="00E75119"/>
    <w:rsid w:val="00E779B0"/>
    <w:rsid w:val="00E80BDA"/>
    <w:rsid w:val="00E826E3"/>
    <w:rsid w:val="00E833E2"/>
    <w:rsid w:val="00E8487A"/>
    <w:rsid w:val="00E85AF2"/>
    <w:rsid w:val="00E8608C"/>
    <w:rsid w:val="00E86589"/>
    <w:rsid w:val="00E907BA"/>
    <w:rsid w:val="00E912E5"/>
    <w:rsid w:val="00E912E6"/>
    <w:rsid w:val="00E9175B"/>
    <w:rsid w:val="00E91F79"/>
    <w:rsid w:val="00E9226A"/>
    <w:rsid w:val="00E92CE9"/>
    <w:rsid w:val="00E936CC"/>
    <w:rsid w:val="00E93AA2"/>
    <w:rsid w:val="00E944C3"/>
    <w:rsid w:val="00E9483A"/>
    <w:rsid w:val="00E94ABF"/>
    <w:rsid w:val="00E96406"/>
    <w:rsid w:val="00E96807"/>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8AA"/>
    <w:rsid w:val="00EB1E1B"/>
    <w:rsid w:val="00EB200A"/>
    <w:rsid w:val="00EB25D3"/>
    <w:rsid w:val="00EB3051"/>
    <w:rsid w:val="00EB367C"/>
    <w:rsid w:val="00EB4982"/>
    <w:rsid w:val="00EB59B4"/>
    <w:rsid w:val="00EB6859"/>
    <w:rsid w:val="00EC0BC8"/>
    <w:rsid w:val="00EC0D8E"/>
    <w:rsid w:val="00EC3DF0"/>
    <w:rsid w:val="00EC4178"/>
    <w:rsid w:val="00EC4458"/>
    <w:rsid w:val="00EC559D"/>
    <w:rsid w:val="00EC5C94"/>
    <w:rsid w:val="00EC64C9"/>
    <w:rsid w:val="00EC6D37"/>
    <w:rsid w:val="00ED0938"/>
    <w:rsid w:val="00ED0A6C"/>
    <w:rsid w:val="00ED13E0"/>
    <w:rsid w:val="00ED1D6C"/>
    <w:rsid w:val="00ED20F6"/>
    <w:rsid w:val="00ED3A36"/>
    <w:rsid w:val="00ED3BFB"/>
    <w:rsid w:val="00ED3DFD"/>
    <w:rsid w:val="00ED4807"/>
    <w:rsid w:val="00ED50C0"/>
    <w:rsid w:val="00ED51AA"/>
    <w:rsid w:val="00ED5BFC"/>
    <w:rsid w:val="00ED65EB"/>
    <w:rsid w:val="00ED6F5C"/>
    <w:rsid w:val="00ED7620"/>
    <w:rsid w:val="00EE0B34"/>
    <w:rsid w:val="00EE1EF5"/>
    <w:rsid w:val="00EE376D"/>
    <w:rsid w:val="00EE3B6F"/>
    <w:rsid w:val="00EE3FE7"/>
    <w:rsid w:val="00EE577E"/>
    <w:rsid w:val="00EE7706"/>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51C6"/>
    <w:rsid w:val="00F06151"/>
    <w:rsid w:val="00F0648D"/>
    <w:rsid w:val="00F06E1D"/>
    <w:rsid w:val="00F0793B"/>
    <w:rsid w:val="00F102E0"/>
    <w:rsid w:val="00F10EF9"/>
    <w:rsid w:val="00F1134E"/>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F75"/>
    <w:rsid w:val="00F27325"/>
    <w:rsid w:val="00F274FA"/>
    <w:rsid w:val="00F277D1"/>
    <w:rsid w:val="00F314D5"/>
    <w:rsid w:val="00F31B00"/>
    <w:rsid w:val="00F32D66"/>
    <w:rsid w:val="00F32E4C"/>
    <w:rsid w:val="00F3358C"/>
    <w:rsid w:val="00F33DD0"/>
    <w:rsid w:val="00F34E87"/>
    <w:rsid w:val="00F35078"/>
    <w:rsid w:val="00F35CD7"/>
    <w:rsid w:val="00F36E04"/>
    <w:rsid w:val="00F36FD7"/>
    <w:rsid w:val="00F4065A"/>
    <w:rsid w:val="00F40F41"/>
    <w:rsid w:val="00F40FDC"/>
    <w:rsid w:val="00F41BC0"/>
    <w:rsid w:val="00F41D16"/>
    <w:rsid w:val="00F43EDA"/>
    <w:rsid w:val="00F43FF2"/>
    <w:rsid w:val="00F452EA"/>
    <w:rsid w:val="00F454F4"/>
    <w:rsid w:val="00F46555"/>
    <w:rsid w:val="00F472D1"/>
    <w:rsid w:val="00F505F8"/>
    <w:rsid w:val="00F50849"/>
    <w:rsid w:val="00F51DC9"/>
    <w:rsid w:val="00F53E70"/>
    <w:rsid w:val="00F53F7C"/>
    <w:rsid w:val="00F54EF7"/>
    <w:rsid w:val="00F5500F"/>
    <w:rsid w:val="00F56D58"/>
    <w:rsid w:val="00F57CBD"/>
    <w:rsid w:val="00F60AF5"/>
    <w:rsid w:val="00F61A18"/>
    <w:rsid w:val="00F63C42"/>
    <w:rsid w:val="00F63C93"/>
    <w:rsid w:val="00F63D8B"/>
    <w:rsid w:val="00F64480"/>
    <w:rsid w:val="00F645EF"/>
    <w:rsid w:val="00F64D94"/>
    <w:rsid w:val="00F6548F"/>
    <w:rsid w:val="00F66174"/>
    <w:rsid w:val="00F668FE"/>
    <w:rsid w:val="00F66A25"/>
    <w:rsid w:val="00F66B1A"/>
    <w:rsid w:val="00F673E8"/>
    <w:rsid w:val="00F70476"/>
    <w:rsid w:val="00F72086"/>
    <w:rsid w:val="00F73C4D"/>
    <w:rsid w:val="00F74850"/>
    <w:rsid w:val="00F753D3"/>
    <w:rsid w:val="00F75C90"/>
    <w:rsid w:val="00F76921"/>
    <w:rsid w:val="00F77581"/>
    <w:rsid w:val="00F77D19"/>
    <w:rsid w:val="00F81FCE"/>
    <w:rsid w:val="00F83624"/>
    <w:rsid w:val="00F83673"/>
    <w:rsid w:val="00F84261"/>
    <w:rsid w:val="00F85319"/>
    <w:rsid w:val="00F860B8"/>
    <w:rsid w:val="00F86C4A"/>
    <w:rsid w:val="00F9035D"/>
    <w:rsid w:val="00F90D56"/>
    <w:rsid w:val="00F90F84"/>
    <w:rsid w:val="00F922C1"/>
    <w:rsid w:val="00F93048"/>
    <w:rsid w:val="00F93910"/>
    <w:rsid w:val="00F93DEA"/>
    <w:rsid w:val="00F94679"/>
    <w:rsid w:val="00F948B1"/>
    <w:rsid w:val="00F948E8"/>
    <w:rsid w:val="00F95196"/>
    <w:rsid w:val="00F95425"/>
    <w:rsid w:val="00F96039"/>
    <w:rsid w:val="00F9681C"/>
    <w:rsid w:val="00F97042"/>
    <w:rsid w:val="00F97C65"/>
    <w:rsid w:val="00F97C9B"/>
    <w:rsid w:val="00FA0EDB"/>
    <w:rsid w:val="00FA1995"/>
    <w:rsid w:val="00FA3831"/>
    <w:rsid w:val="00FA393D"/>
    <w:rsid w:val="00FA4111"/>
    <w:rsid w:val="00FA4F1D"/>
    <w:rsid w:val="00FA519A"/>
    <w:rsid w:val="00FA60FA"/>
    <w:rsid w:val="00FA65B8"/>
    <w:rsid w:val="00FA6B84"/>
    <w:rsid w:val="00FA6C5C"/>
    <w:rsid w:val="00FA6D9B"/>
    <w:rsid w:val="00FB0003"/>
    <w:rsid w:val="00FB0078"/>
    <w:rsid w:val="00FB1C4C"/>
    <w:rsid w:val="00FB22E1"/>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8A0"/>
    <w:rsid w:val="00FC4F69"/>
    <w:rsid w:val="00FC4F93"/>
    <w:rsid w:val="00FC5C99"/>
    <w:rsid w:val="00FC6B97"/>
    <w:rsid w:val="00FC79BF"/>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60C"/>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3861"/>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ind w:left="64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2">
    <w:name w:val="Odstavek seznama2"/>
    <w:basedOn w:val="Navaden"/>
    <w:rsid w:val="00332630"/>
    <w:pPr>
      <w:suppressAutoHyphens/>
      <w:spacing w:line="276" w:lineRule="auto"/>
      <w:ind w:left="720"/>
      <w:contextualSpacing/>
    </w:pPr>
    <w:rPr>
      <w:rFonts w:cs="Arial"/>
      <w:color w:val="00000A"/>
      <w:kern w:val="1"/>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7589992">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918775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0645453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3686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8583"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Dokumenti/Navodila_za_uporabo_ESPD.pd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95AA-CD2E-4EF4-BAA7-47AC2D9C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2817</TotalTime>
  <Pages>18</Pages>
  <Words>6422</Words>
  <Characters>36607</Characters>
  <Application>Microsoft Office Word</Application>
  <DocSecurity>0</DocSecurity>
  <Lines>305</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42944</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700</cp:revision>
  <cp:lastPrinted>2021-11-18T13:23:00Z</cp:lastPrinted>
  <dcterms:created xsi:type="dcterms:W3CDTF">2021-03-05T10:15:00Z</dcterms:created>
  <dcterms:modified xsi:type="dcterms:W3CDTF">2021-11-22T11:51:00Z</dcterms:modified>
</cp:coreProperties>
</file>